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12E02" w14:textId="38DBE980" w:rsidR="00633673" w:rsidRDefault="00E525E3" w:rsidP="00E525E3">
      <w:pPr>
        <w:jc w:val="right"/>
        <w:rPr>
          <w:b/>
          <w:bCs/>
          <w:snapToGrid w:val="0"/>
          <w:spacing w:val="8"/>
          <w:szCs w:val="28"/>
        </w:rPr>
      </w:pPr>
      <w:r>
        <w:rPr>
          <w:b/>
          <w:bCs/>
          <w:snapToGrid w:val="0"/>
          <w:spacing w:val="8"/>
          <w:szCs w:val="28"/>
        </w:rPr>
        <w:t xml:space="preserve">ПРОЄКТ </w:t>
      </w:r>
    </w:p>
    <w:p w14:paraId="66EEF700" w14:textId="77777777" w:rsidR="007E4FA4" w:rsidRPr="00587F87" w:rsidRDefault="0078015D" w:rsidP="00024475">
      <w:pPr>
        <w:ind w:left="2832" w:firstLine="1416"/>
        <w:rPr>
          <w:szCs w:val="28"/>
        </w:rPr>
      </w:pPr>
      <w:r>
        <w:rPr>
          <w:snapToGrid w:val="0"/>
          <w:spacing w:val="8"/>
          <w:szCs w:val="28"/>
        </w:rPr>
        <w:t xml:space="preserve"> </w:t>
      </w:r>
      <w:r w:rsidR="008C1338">
        <w:rPr>
          <w:snapToGrid w:val="0"/>
          <w:spacing w:val="8"/>
          <w:szCs w:val="28"/>
        </w:rPr>
        <w:t xml:space="preserve"> </w:t>
      </w:r>
      <w:r w:rsidR="00F43662">
        <w:rPr>
          <w:noProof/>
          <w:spacing w:val="8"/>
          <w:szCs w:val="28"/>
          <w:lang w:eastAsia="uk-UA"/>
        </w:rPr>
        <w:drawing>
          <wp:inline distT="0" distB="0" distL="0" distR="0" wp14:anchorId="029BFABA" wp14:editId="34EE6E3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86A0D3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5FD4B915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7ECD5356" w14:textId="77777777" w:rsidR="00811117" w:rsidRPr="00811117" w:rsidRDefault="00811117" w:rsidP="00811117"/>
    <w:p w14:paraId="2602FBFC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5B89C232" w14:textId="77777777" w:rsidR="00FA2513" w:rsidRDefault="004830E0" w:rsidP="00811117">
      <w:pPr>
        <w:pStyle w:val="HTML"/>
        <w:spacing w:before="120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№__________</w:t>
      </w:r>
      <w:r w:rsidR="007E4FA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</w:p>
    <w:p w14:paraId="4EEBD539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85FDC79" w14:textId="77777777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розпоряджень</w:t>
      </w:r>
      <w:r w:rsidR="0078015D">
        <w:t xml:space="preserve"> </w:t>
      </w:r>
      <w:r>
        <w:t>міського голови</w:t>
      </w:r>
    </w:p>
    <w:p w14:paraId="2099F5F6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4D7D9657" w14:textId="77777777" w:rsidR="00A57032" w:rsidRDefault="00A84CEE" w:rsidP="00BF3766">
      <w:pPr>
        <w:spacing w:before="120"/>
        <w:jc w:val="both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ст.2</w:t>
      </w:r>
      <w:r w:rsidR="00BC06B0">
        <w:t xml:space="preserve">5, </w:t>
      </w:r>
      <w:proofErr w:type="spellStart"/>
      <w:r w:rsidR="00BC06B0">
        <w:t>ч</w:t>
      </w:r>
      <w:r w:rsidR="00BF3766">
        <w:t>.ч</w:t>
      </w:r>
      <w:proofErr w:type="spellEnd"/>
      <w:r w:rsidR="00BF3766">
        <w:t>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№16/25, 27 серпня 2020 року №70/15 та 27 серпня 2020 року №70/16</w:t>
      </w:r>
      <w:r>
        <w:t xml:space="preserve"> міська рада </w:t>
      </w:r>
    </w:p>
    <w:p w14:paraId="65FD5561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42C158E8" w14:textId="77777777" w:rsidR="00A84CEE" w:rsidRDefault="00A84CEE" w:rsidP="00811117">
      <w:pPr>
        <w:spacing w:before="120" w:line="240" w:lineRule="atLeast"/>
        <w:jc w:val="both"/>
      </w:pPr>
      <w:r>
        <w:tab/>
        <w:t>1. Затвердити розпорядження міського голови:</w:t>
      </w:r>
    </w:p>
    <w:p w14:paraId="0E7CA0FD" w14:textId="77777777" w:rsidR="00267E5D" w:rsidRDefault="00AF060E" w:rsidP="00267E5D">
      <w:pPr>
        <w:spacing w:line="240" w:lineRule="atLeas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184C69">
        <w:t xml:space="preserve">від </w:t>
      </w:r>
      <w:r w:rsidR="00E83D9E">
        <w:t>02 грудня</w:t>
      </w:r>
      <w:r w:rsidR="00792EAB">
        <w:t xml:space="preserve"> 2024</w:t>
      </w:r>
      <w:r w:rsidR="00811117">
        <w:t xml:space="preserve"> року №</w:t>
      </w:r>
      <w:r w:rsidR="00BF3766">
        <w:t xml:space="preserve"> </w:t>
      </w:r>
      <w:r w:rsidR="00E83D9E">
        <w:t>349</w:t>
      </w:r>
      <w:r w:rsidR="00F43662">
        <w:t>-р</w:t>
      </w:r>
      <w:r w:rsidR="00C26B69">
        <w:t xml:space="preserve"> </w:t>
      </w:r>
      <w:r w:rsidR="00C26B69" w:rsidRPr="00BF3766">
        <w:rPr>
          <w:szCs w:val="28"/>
        </w:rPr>
        <w:t>«</w:t>
      </w:r>
      <w:r w:rsidR="00B749AB" w:rsidRPr="00B035F3">
        <w:t>Про</w:t>
      </w:r>
      <w:r w:rsidR="00BF3766" w:rsidRPr="00B035F3">
        <w:t xml:space="preserve"> укладання догов</w:t>
      </w:r>
      <w:r w:rsidR="00E83D9E">
        <w:t>орів</w:t>
      </w:r>
      <w:r w:rsidR="00BF3766" w:rsidRPr="00B035F3">
        <w:t xml:space="preserve"> щодо встановлення особист</w:t>
      </w:r>
      <w:r w:rsidR="00E83D9E">
        <w:t>их</w:t>
      </w:r>
      <w:r w:rsidR="00BF3766" w:rsidRPr="00B035F3">
        <w:t xml:space="preserve"> строков</w:t>
      </w:r>
      <w:r w:rsidR="00E83D9E">
        <w:t>их</w:t>
      </w:r>
      <w:r w:rsidR="00BF3766" w:rsidRPr="00B035F3">
        <w:t xml:space="preserve"> сервіт</w:t>
      </w:r>
      <w:r w:rsidR="00E83D9E">
        <w:t>утів</w:t>
      </w:r>
      <w:r w:rsidR="00BF3766" w:rsidRPr="00B035F3">
        <w:t>» (додається);</w:t>
      </w:r>
      <w:r w:rsidR="00BF3766">
        <w:rPr>
          <w:rFonts w:ascii="Roboto" w:hAnsi="Roboto"/>
          <w:szCs w:val="28"/>
          <w:shd w:val="clear" w:color="auto" w:fill="F7F8FC"/>
        </w:rPr>
        <w:t xml:space="preserve"> </w:t>
      </w:r>
    </w:p>
    <w:p w14:paraId="5E38C22E" w14:textId="77777777" w:rsidR="003D7C90" w:rsidRDefault="00985BA2" w:rsidP="003D7C90">
      <w:pPr>
        <w:spacing w:line="240" w:lineRule="atLeast"/>
        <w:ind w:firstLine="708"/>
        <w:jc w:val="both"/>
      </w:pPr>
      <w:r>
        <w:rPr>
          <w:szCs w:val="28"/>
        </w:rPr>
        <w:t xml:space="preserve">- </w:t>
      </w:r>
      <w:r w:rsidR="00EF2A6A">
        <w:t xml:space="preserve">від </w:t>
      </w:r>
      <w:r w:rsidR="00E83D9E">
        <w:t>11</w:t>
      </w:r>
      <w:r w:rsidR="00386166">
        <w:t xml:space="preserve"> </w:t>
      </w:r>
      <w:r w:rsidR="00E83D9E">
        <w:t>грудня</w:t>
      </w:r>
      <w:r w:rsidR="003575B3">
        <w:t xml:space="preserve"> </w:t>
      </w:r>
      <w:r w:rsidR="00792EAB">
        <w:t>2024</w:t>
      </w:r>
      <w:r w:rsidR="00EF2A6A">
        <w:t xml:space="preserve"> року №</w:t>
      </w:r>
      <w:r w:rsidR="00BF3766">
        <w:t xml:space="preserve"> </w:t>
      </w:r>
      <w:r w:rsidR="00E83D9E">
        <w:t>365</w:t>
      </w:r>
      <w:r w:rsidR="00F43662">
        <w:t>-р</w:t>
      </w:r>
      <w:r w:rsidR="00EF2A6A">
        <w:t xml:space="preserve"> «</w:t>
      </w:r>
      <w:r w:rsidR="00EF2A6A">
        <w:rPr>
          <w:szCs w:val="28"/>
        </w:rPr>
        <w:t>Про укладання догов</w:t>
      </w:r>
      <w:r w:rsidR="00386166">
        <w:rPr>
          <w:szCs w:val="28"/>
        </w:rPr>
        <w:t>ор</w:t>
      </w:r>
      <w:r w:rsidR="003575B3">
        <w:rPr>
          <w:szCs w:val="28"/>
        </w:rPr>
        <w:t>ів</w:t>
      </w:r>
      <w:r w:rsidR="00EF2A6A">
        <w:rPr>
          <w:szCs w:val="28"/>
        </w:rPr>
        <w:t xml:space="preserve"> щодо встановлення особист</w:t>
      </w:r>
      <w:r w:rsidR="003575B3">
        <w:rPr>
          <w:szCs w:val="28"/>
        </w:rPr>
        <w:t>их</w:t>
      </w:r>
      <w:r w:rsidR="00EF2A6A">
        <w:rPr>
          <w:szCs w:val="28"/>
        </w:rPr>
        <w:t xml:space="preserve"> строков</w:t>
      </w:r>
      <w:r w:rsidR="003575B3">
        <w:rPr>
          <w:szCs w:val="28"/>
        </w:rPr>
        <w:t>их</w:t>
      </w:r>
      <w:r w:rsidR="00EF2A6A">
        <w:rPr>
          <w:szCs w:val="28"/>
        </w:rPr>
        <w:t xml:space="preserve"> сервітут</w:t>
      </w:r>
      <w:r w:rsidR="003575B3">
        <w:rPr>
          <w:szCs w:val="28"/>
        </w:rPr>
        <w:t>ів</w:t>
      </w:r>
      <w:r w:rsidR="00EF2A6A">
        <w:t>» (додається);</w:t>
      </w:r>
    </w:p>
    <w:p w14:paraId="427E485C" w14:textId="77777777" w:rsidR="00E83D9E" w:rsidRDefault="003D7C90" w:rsidP="00C26B69">
      <w:pPr>
        <w:spacing w:line="240" w:lineRule="atLeast"/>
        <w:ind w:firstLine="708"/>
        <w:jc w:val="both"/>
      </w:pPr>
      <w:r>
        <w:t xml:space="preserve">- </w:t>
      </w:r>
      <w:r w:rsidR="00EF2A6A">
        <w:t xml:space="preserve">від </w:t>
      </w:r>
      <w:r w:rsidR="00E83D9E">
        <w:t>17</w:t>
      </w:r>
      <w:r w:rsidR="00386166">
        <w:t xml:space="preserve"> </w:t>
      </w:r>
      <w:r w:rsidR="00E83D9E">
        <w:t>грудня</w:t>
      </w:r>
      <w:r w:rsidR="00792EAB">
        <w:t xml:space="preserve"> 2024 року №</w:t>
      </w:r>
      <w:r w:rsidR="00BF3766">
        <w:t xml:space="preserve"> </w:t>
      </w:r>
      <w:r w:rsidR="00E83D9E">
        <w:t>375</w:t>
      </w:r>
      <w:r w:rsidR="00386166">
        <w:t>-р</w:t>
      </w:r>
      <w:r w:rsidR="00EF2A6A">
        <w:t xml:space="preserve"> </w:t>
      </w:r>
      <w:r w:rsidR="003808CB">
        <w:t>«</w:t>
      </w:r>
      <w:r w:rsidR="003808CB">
        <w:rPr>
          <w:szCs w:val="28"/>
        </w:rPr>
        <w:t>Про укладання договорів щодо встановлення особистих строкових сервітутів</w:t>
      </w:r>
      <w:r w:rsidR="003808CB">
        <w:t>» (додається)</w:t>
      </w:r>
      <w:r w:rsidR="00E83D9E">
        <w:t>;</w:t>
      </w:r>
    </w:p>
    <w:p w14:paraId="01AACF9C" w14:textId="77777777" w:rsidR="00F43662" w:rsidRDefault="00E83D9E" w:rsidP="00C26B69">
      <w:pPr>
        <w:spacing w:line="240" w:lineRule="atLeast"/>
        <w:ind w:firstLine="708"/>
        <w:jc w:val="both"/>
      </w:pPr>
      <w:r>
        <w:t>- від 20 грудня 2024 року № 382-р «</w:t>
      </w:r>
      <w:r>
        <w:rPr>
          <w:szCs w:val="28"/>
        </w:rPr>
        <w:t>Про внесення змін до розпорядження міського голови від 17.12.2024 № 375-р</w:t>
      </w:r>
      <w:r>
        <w:t>» (додається);</w:t>
      </w:r>
    </w:p>
    <w:p w14:paraId="10EB5384" w14:textId="77777777" w:rsidR="00E83D9E" w:rsidRDefault="00E83D9E" w:rsidP="00C26B69">
      <w:pPr>
        <w:spacing w:line="240" w:lineRule="atLeast"/>
        <w:ind w:firstLine="708"/>
        <w:jc w:val="both"/>
      </w:pPr>
      <w:r>
        <w:t>- від 23 грудня 2024 року № 385-р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(додається).</w:t>
      </w:r>
    </w:p>
    <w:p w14:paraId="2EEF9924" w14:textId="77777777" w:rsidR="00E83D9E" w:rsidRDefault="00E83D9E" w:rsidP="00C26B69">
      <w:pPr>
        <w:spacing w:line="240" w:lineRule="atLeast"/>
        <w:ind w:firstLine="708"/>
        <w:jc w:val="both"/>
      </w:pPr>
    </w:p>
    <w:p w14:paraId="38D2CEAC" w14:textId="77777777" w:rsidR="002304AE" w:rsidRDefault="00BF3766" w:rsidP="00BF3766">
      <w:pPr>
        <w:ind w:firstLine="708"/>
        <w:jc w:val="both"/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0A4F7919" w14:textId="77777777" w:rsidR="00811117" w:rsidRDefault="00811117" w:rsidP="00040609"/>
    <w:p w14:paraId="25E57B0B" w14:textId="77777777" w:rsidR="00C03B43" w:rsidRDefault="00A84CEE" w:rsidP="00C03B43">
      <w:pPr>
        <w:spacing w:before="120"/>
      </w:pPr>
      <w:r>
        <w:t xml:space="preserve">Міський голова                                                  </w:t>
      </w:r>
      <w:r w:rsidR="007E4FA4">
        <w:t xml:space="preserve">                               </w:t>
      </w:r>
      <w:r>
        <w:t xml:space="preserve">    </w:t>
      </w:r>
      <w:r w:rsidR="00621CC7" w:rsidRPr="00024475">
        <w:rPr>
          <w:b/>
        </w:rPr>
        <w:t>Ігор ЧАЙКА</w:t>
      </w:r>
      <w:r>
        <w:t xml:space="preserve"> </w:t>
      </w:r>
    </w:p>
    <w:p w14:paraId="6FAE08FE" w14:textId="77777777" w:rsidR="003D7C90" w:rsidRDefault="00DE501F" w:rsidP="00C03B43">
      <w:pPr>
        <w:pStyle w:val="aa"/>
        <w:spacing w:before="120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</w:rPr>
        <w:t xml:space="preserve"> </w:t>
      </w:r>
    </w:p>
    <w:sectPr w:rsidR="003D7C90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238250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3070"/>
    <w:rsid w:val="00024475"/>
    <w:rsid w:val="00040609"/>
    <w:rsid w:val="000B7FC9"/>
    <w:rsid w:val="00136E3D"/>
    <w:rsid w:val="00184C69"/>
    <w:rsid w:val="001D4FE8"/>
    <w:rsid w:val="001D6BD1"/>
    <w:rsid w:val="00220231"/>
    <w:rsid w:val="002304AE"/>
    <w:rsid w:val="00267E5D"/>
    <w:rsid w:val="002F6380"/>
    <w:rsid w:val="003453F0"/>
    <w:rsid w:val="0035298D"/>
    <w:rsid w:val="003575B3"/>
    <w:rsid w:val="003808CB"/>
    <w:rsid w:val="00386166"/>
    <w:rsid w:val="003D7C90"/>
    <w:rsid w:val="00433070"/>
    <w:rsid w:val="00446FFC"/>
    <w:rsid w:val="004621B6"/>
    <w:rsid w:val="00477341"/>
    <w:rsid w:val="004830E0"/>
    <w:rsid w:val="004C448B"/>
    <w:rsid w:val="004E5A68"/>
    <w:rsid w:val="00576574"/>
    <w:rsid w:val="00581FCA"/>
    <w:rsid w:val="005D1145"/>
    <w:rsid w:val="005F3A23"/>
    <w:rsid w:val="00621CC7"/>
    <w:rsid w:val="00633673"/>
    <w:rsid w:val="00636826"/>
    <w:rsid w:val="0066533C"/>
    <w:rsid w:val="006815DE"/>
    <w:rsid w:val="006C3684"/>
    <w:rsid w:val="00724510"/>
    <w:rsid w:val="0078015D"/>
    <w:rsid w:val="00792EAB"/>
    <w:rsid w:val="007B0CA3"/>
    <w:rsid w:val="007C0A84"/>
    <w:rsid w:val="007E4FA4"/>
    <w:rsid w:val="007F458D"/>
    <w:rsid w:val="0080113B"/>
    <w:rsid w:val="00806E54"/>
    <w:rsid w:val="00811117"/>
    <w:rsid w:val="00816991"/>
    <w:rsid w:val="00821E57"/>
    <w:rsid w:val="0087793C"/>
    <w:rsid w:val="008A1F40"/>
    <w:rsid w:val="008C1338"/>
    <w:rsid w:val="008C6AEB"/>
    <w:rsid w:val="009265C0"/>
    <w:rsid w:val="0093105E"/>
    <w:rsid w:val="00962175"/>
    <w:rsid w:val="00985BA2"/>
    <w:rsid w:val="009C2C9C"/>
    <w:rsid w:val="00A372E9"/>
    <w:rsid w:val="00A57032"/>
    <w:rsid w:val="00A84CEE"/>
    <w:rsid w:val="00AA5930"/>
    <w:rsid w:val="00AF060E"/>
    <w:rsid w:val="00B035F3"/>
    <w:rsid w:val="00B749AB"/>
    <w:rsid w:val="00BC06B0"/>
    <w:rsid w:val="00BF3766"/>
    <w:rsid w:val="00BF3C6E"/>
    <w:rsid w:val="00C03B43"/>
    <w:rsid w:val="00C26B69"/>
    <w:rsid w:val="00C9670F"/>
    <w:rsid w:val="00D20785"/>
    <w:rsid w:val="00D2503E"/>
    <w:rsid w:val="00D766E4"/>
    <w:rsid w:val="00D77C0F"/>
    <w:rsid w:val="00D86BC2"/>
    <w:rsid w:val="00D91E9B"/>
    <w:rsid w:val="00DE501F"/>
    <w:rsid w:val="00E23A72"/>
    <w:rsid w:val="00E47E01"/>
    <w:rsid w:val="00E525E3"/>
    <w:rsid w:val="00E83D9E"/>
    <w:rsid w:val="00E93418"/>
    <w:rsid w:val="00EB6837"/>
    <w:rsid w:val="00ED1787"/>
    <w:rsid w:val="00ED6E2F"/>
    <w:rsid w:val="00EF2A6A"/>
    <w:rsid w:val="00F43662"/>
    <w:rsid w:val="00F96079"/>
    <w:rsid w:val="00FA2513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C7B45DF"/>
  <w15:docId w15:val="{CBC0A206-7D34-4DA9-9A49-4AC9DC49D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5</TotalTime>
  <Pages>1</Pages>
  <Words>1150</Words>
  <Characters>656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Reanimator Extreme Edition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User</cp:lastModifiedBy>
  <cp:revision>3</cp:revision>
  <cp:lastPrinted>2025-01-02T14:03:00Z</cp:lastPrinted>
  <dcterms:created xsi:type="dcterms:W3CDTF">2025-01-02T14:10:00Z</dcterms:created>
  <dcterms:modified xsi:type="dcterms:W3CDTF">2025-01-06T12:34:00Z</dcterms:modified>
</cp:coreProperties>
</file>