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9D6E" w14:textId="0F02F759" w:rsidR="00633673" w:rsidRDefault="00884F73" w:rsidP="00884F73">
      <w:pPr>
        <w:jc w:val="right"/>
        <w:rPr>
          <w:b/>
          <w:bCs/>
          <w:snapToGrid w:val="0"/>
          <w:spacing w:val="8"/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ПРОЄКТ </w:t>
      </w:r>
    </w:p>
    <w:p w14:paraId="0A5C70C9" w14:textId="7777777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77777777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4CFFAFF0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080D5E09" w14:textId="62176BFE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F40474">
        <w:t>14 березня</w:t>
      </w:r>
      <w:r w:rsidR="00792EAB">
        <w:t xml:space="preserve"> 202</w:t>
      </w:r>
      <w:r w:rsidR="00531F0D">
        <w:t>5</w:t>
      </w:r>
      <w:r w:rsidR="00811117">
        <w:t xml:space="preserve"> року №</w:t>
      </w:r>
      <w:r w:rsidR="00BF3766">
        <w:t xml:space="preserve"> </w:t>
      </w:r>
      <w:r w:rsidR="00F40474">
        <w:t>81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B749AB" w:rsidRPr="00B035F3">
        <w:t>Про</w:t>
      </w:r>
      <w:r w:rsidR="00BF3766" w:rsidRPr="00B035F3">
        <w:t xml:space="preserve"> укладання догов</w:t>
      </w:r>
      <w:r w:rsidR="00E83D9E">
        <w:t>орів</w:t>
      </w:r>
      <w:r w:rsidR="00BF3766" w:rsidRPr="00B035F3">
        <w:t xml:space="preserve"> щодо встановлення особист</w:t>
      </w:r>
      <w:r w:rsidR="00E83D9E">
        <w:t>их</w:t>
      </w:r>
      <w:r w:rsidR="00BF3766" w:rsidRPr="00B035F3">
        <w:t xml:space="preserve"> строков</w:t>
      </w:r>
      <w:r w:rsidR="00E83D9E">
        <w:t>их</w:t>
      </w:r>
      <w:r w:rsidR="00BF3766" w:rsidRPr="00B035F3">
        <w:t xml:space="preserve"> сервіт</w:t>
      </w:r>
      <w:r w:rsidR="00E83D9E">
        <w:t>утів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03DD3C91" w14:textId="2E2FBE59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F40474">
        <w:t>25 березня</w:t>
      </w:r>
      <w:r w:rsidR="003575B3">
        <w:t xml:space="preserve"> </w:t>
      </w:r>
      <w:r w:rsidR="00792EAB">
        <w:t>202</w:t>
      </w:r>
      <w:r w:rsidR="009843FA">
        <w:t>5</w:t>
      </w:r>
      <w:r w:rsidR="00EF2A6A">
        <w:t xml:space="preserve"> року №</w:t>
      </w:r>
      <w:r w:rsidR="00BF3766">
        <w:t xml:space="preserve"> </w:t>
      </w:r>
      <w:r w:rsidR="00F40474">
        <w:t>90</w:t>
      </w:r>
      <w:r w:rsidR="00F43662">
        <w:t>-р</w:t>
      </w:r>
      <w:r w:rsidR="00EF2A6A">
        <w:t xml:space="preserve"> «</w:t>
      </w:r>
      <w:r w:rsidR="00EF2A6A">
        <w:rPr>
          <w:szCs w:val="28"/>
        </w:rPr>
        <w:t>Про укладання догов</w:t>
      </w:r>
      <w:r w:rsidR="00386166">
        <w:rPr>
          <w:szCs w:val="28"/>
        </w:rPr>
        <w:t>ор</w:t>
      </w:r>
      <w:r w:rsidR="003575B3">
        <w:rPr>
          <w:szCs w:val="28"/>
        </w:rPr>
        <w:t>ів</w:t>
      </w:r>
      <w:r w:rsidR="00EF2A6A">
        <w:rPr>
          <w:szCs w:val="28"/>
        </w:rPr>
        <w:t xml:space="preserve"> щодо встановлення особист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строков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сервітут</w:t>
      </w:r>
      <w:r w:rsidR="003575B3">
        <w:rPr>
          <w:szCs w:val="28"/>
        </w:rPr>
        <w:t>ів</w:t>
      </w:r>
      <w:r w:rsidR="00EF2A6A">
        <w:t>» (додається);</w:t>
      </w:r>
    </w:p>
    <w:p w14:paraId="59692A1E" w14:textId="2BD37654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F40474">
        <w:t>04 квітня</w:t>
      </w:r>
      <w:r w:rsidR="00792EAB">
        <w:t xml:space="preserve"> 202</w:t>
      </w:r>
      <w:r w:rsidR="009843FA">
        <w:t>5</w:t>
      </w:r>
      <w:r w:rsidR="00792EAB">
        <w:t xml:space="preserve"> року №</w:t>
      </w:r>
      <w:r w:rsidR="00BF3766">
        <w:t xml:space="preserve"> </w:t>
      </w:r>
      <w:r w:rsidR="00F40474">
        <w:t>100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</w:t>
      </w:r>
      <w:r w:rsidR="00F40474">
        <w:rPr>
          <w:szCs w:val="28"/>
        </w:rPr>
        <w:t>у</w:t>
      </w:r>
      <w:r w:rsidR="003808CB">
        <w:rPr>
          <w:szCs w:val="28"/>
        </w:rPr>
        <w:t xml:space="preserve"> щодо встановлення особист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строков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сервітут</w:t>
      </w:r>
      <w:r w:rsidR="00F40474">
        <w:rPr>
          <w:szCs w:val="28"/>
        </w:rPr>
        <w:t>у</w:t>
      </w:r>
      <w:r w:rsidR="003808CB">
        <w:t>» (додається)</w:t>
      </w:r>
      <w:r w:rsidR="00E83D9E">
        <w:t>;</w:t>
      </w:r>
    </w:p>
    <w:p w14:paraId="32819784" w14:textId="07387625" w:rsidR="00F43662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F40474">
        <w:t>09 квітня 2025 року № 110-р «</w:t>
      </w:r>
      <w:r w:rsidR="00F40474">
        <w:rPr>
          <w:szCs w:val="28"/>
        </w:rPr>
        <w:t>Про укладання договору щодо встановлення особистого строкового сервітуту</w:t>
      </w:r>
      <w:r w:rsidR="00F40474">
        <w:t xml:space="preserve">» </w:t>
      </w:r>
      <w:r>
        <w:t>(додається);</w:t>
      </w:r>
    </w:p>
    <w:p w14:paraId="309E7BE5" w14:textId="7D8E5376" w:rsidR="00E83D9E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F40474">
        <w:t>18</w:t>
      </w:r>
      <w:r w:rsidR="009843FA">
        <w:t xml:space="preserve"> </w:t>
      </w:r>
      <w:r w:rsidR="00F40474">
        <w:t>квітня</w:t>
      </w:r>
      <w:r>
        <w:t xml:space="preserve"> 202</w:t>
      </w:r>
      <w:r w:rsidR="009843FA">
        <w:t>5</w:t>
      </w:r>
      <w:r>
        <w:t xml:space="preserve"> року № </w:t>
      </w:r>
      <w:r w:rsidR="00F40474">
        <w:t>123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</w:t>
      </w:r>
      <w:r w:rsidR="009843FA">
        <w:t>;</w:t>
      </w:r>
    </w:p>
    <w:p w14:paraId="1AFACD03" w14:textId="301B0F20" w:rsidR="009843FA" w:rsidRDefault="009843FA" w:rsidP="00C26B69">
      <w:pPr>
        <w:spacing w:line="240" w:lineRule="atLeast"/>
        <w:ind w:firstLine="708"/>
        <w:jc w:val="both"/>
      </w:pPr>
      <w:r>
        <w:t xml:space="preserve">- від </w:t>
      </w:r>
      <w:r w:rsidR="00F40474">
        <w:t xml:space="preserve">18 квітня 2025 року № 124-р </w:t>
      </w:r>
      <w:r>
        <w:t>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03CAF8" w14:textId="6B0F89B0" w:rsidR="00E83D9E" w:rsidRDefault="009843FA" w:rsidP="00C26B69">
      <w:pPr>
        <w:spacing w:line="240" w:lineRule="atLeast"/>
        <w:ind w:firstLine="708"/>
        <w:jc w:val="both"/>
      </w:pPr>
      <w:r>
        <w:t xml:space="preserve">- від </w:t>
      </w:r>
      <w:r w:rsidR="00F40474">
        <w:t xml:space="preserve">01 травня 2025 року № 142-р </w:t>
      </w:r>
      <w:r>
        <w:t>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3BE96E10" w14:textId="77777777" w:rsidR="003D7C90" w:rsidRDefault="00DE501F" w:rsidP="00C03B43">
      <w:pPr>
        <w:pStyle w:val="aa"/>
        <w:spacing w:before="120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40609"/>
    <w:rsid w:val="000B7FC9"/>
    <w:rsid w:val="00136E3D"/>
    <w:rsid w:val="00184C69"/>
    <w:rsid w:val="001D4FE8"/>
    <w:rsid w:val="001D6BD1"/>
    <w:rsid w:val="00220231"/>
    <w:rsid w:val="002304AE"/>
    <w:rsid w:val="00267E5D"/>
    <w:rsid w:val="002F6380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531F0D"/>
    <w:rsid w:val="00576574"/>
    <w:rsid w:val="00581FCA"/>
    <w:rsid w:val="005D1145"/>
    <w:rsid w:val="005F3A23"/>
    <w:rsid w:val="00621CC7"/>
    <w:rsid w:val="00633673"/>
    <w:rsid w:val="00636826"/>
    <w:rsid w:val="0066533C"/>
    <w:rsid w:val="006815DE"/>
    <w:rsid w:val="006C3684"/>
    <w:rsid w:val="006F7C61"/>
    <w:rsid w:val="00724510"/>
    <w:rsid w:val="0078015D"/>
    <w:rsid w:val="00792EAB"/>
    <w:rsid w:val="007B0CA3"/>
    <w:rsid w:val="007C0A84"/>
    <w:rsid w:val="007E4FA4"/>
    <w:rsid w:val="007F458D"/>
    <w:rsid w:val="0080113B"/>
    <w:rsid w:val="00806E54"/>
    <w:rsid w:val="00811117"/>
    <w:rsid w:val="00816991"/>
    <w:rsid w:val="00821E57"/>
    <w:rsid w:val="0085415B"/>
    <w:rsid w:val="0087793C"/>
    <w:rsid w:val="00884F73"/>
    <w:rsid w:val="008A1F40"/>
    <w:rsid w:val="008C1338"/>
    <w:rsid w:val="008C6AEB"/>
    <w:rsid w:val="009265C0"/>
    <w:rsid w:val="0093105E"/>
    <w:rsid w:val="00962175"/>
    <w:rsid w:val="009843FA"/>
    <w:rsid w:val="00985BA2"/>
    <w:rsid w:val="009C2C9C"/>
    <w:rsid w:val="00A372E9"/>
    <w:rsid w:val="00A57032"/>
    <w:rsid w:val="00A84CEE"/>
    <w:rsid w:val="00AA5930"/>
    <w:rsid w:val="00AF060E"/>
    <w:rsid w:val="00B035F3"/>
    <w:rsid w:val="00B749AB"/>
    <w:rsid w:val="00BC06B0"/>
    <w:rsid w:val="00BF3766"/>
    <w:rsid w:val="00BF3C6E"/>
    <w:rsid w:val="00C03B43"/>
    <w:rsid w:val="00C26B69"/>
    <w:rsid w:val="00C9670F"/>
    <w:rsid w:val="00D2503E"/>
    <w:rsid w:val="00D766E4"/>
    <w:rsid w:val="00D77C0F"/>
    <w:rsid w:val="00D86BC2"/>
    <w:rsid w:val="00D91E9B"/>
    <w:rsid w:val="00DE501F"/>
    <w:rsid w:val="00E23A72"/>
    <w:rsid w:val="00E47E01"/>
    <w:rsid w:val="00E610DF"/>
    <w:rsid w:val="00E83D9E"/>
    <w:rsid w:val="00E93418"/>
    <w:rsid w:val="00EB6837"/>
    <w:rsid w:val="00ED1787"/>
    <w:rsid w:val="00ED6E2F"/>
    <w:rsid w:val="00EF2A6A"/>
    <w:rsid w:val="00F40474"/>
    <w:rsid w:val="00F43662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1</TotalTime>
  <Pages>1</Pages>
  <Words>1305</Words>
  <Characters>744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Reanimator Extreme Edition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3</cp:revision>
  <cp:lastPrinted>2025-05-06T15:00:00Z</cp:lastPrinted>
  <dcterms:created xsi:type="dcterms:W3CDTF">2025-05-06T15:01:00Z</dcterms:created>
  <dcterms:modified xsi:type="dcterms:W3CDTF">2025-05-13T08:25:00Z</dcterms:modified>
</cp:coreProperties>
</file>