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7A859" w14:textId="3D093250" w:rsidR="006643D3" w:rsidRPr="006643D3" w:rsidRDefault="006643D3" w:rsidP="006643D3">
      <w:pPr>
        <w:ind w:left="2832" w:firstLine="1416"/>
        <w:jc w:val="right"/>
        <w:rPr>
          <w:b/>
          <w:bCs/>
          <w:snapToGrid w:val="0"/>
          <w:spacing w:val="8"/>
          <w:szCs w:val="28"/>
        </w:rPr>
      </w:pPr>
      <w:r w:rsidRPr="006643D3">
        <w:rPr>
          <w:b/>
          <w:bCs/>
          <w:snapToGrid w:val="0"/>
          <w:spacing w:val="8"/>
          <w:szCs w:val="28"/>
        </w:rPr>
        <w:t>ПРОЄКТ</w:t>
      </w:r>
    </w:p>
    <w:p w14:paraId="0A5C70C9" w14:textId="02E0FD0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7777777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48141BBC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F60A2F">
        <w:t>14</w:t>
      </w:r>
      <w:r w:rsidR="00F40474">
        <w:t xml:space="preserve"> </w:t>
      </w:r>
      <w:r w:rsidR="00F60A2F">
        <w:t>серпня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F60A2F">
        <w:t>278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025FFF">
        <w:rPr>
          <w:szCs w:val="28"/>
        </w:rPr>
        <w:t xml:space="preserve">Про </w:t>
      </w:r>
      <w:r w:rsidR="00F60A2F">
        <w:rPr>
          <w:szCs w:val="28"/>
        </w:rPr>
        <w:t>внесення змін до розпорядження міського голови від 31.07.2025 № 260-р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33289DB4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F60A2F">
        <w:t>27 серпня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F60A2F">
        <w:t>298</w:t>
      </w:r>
      <w:r w:rsidR="00F43662">
        <w:t>-р</w:t>
      </w:r>
      <w:r w:rsidR="00EF2A6A">
        <w:t xml:space="preserve"> «</w:t>
      </w:r>
      <w:r w:rsidR="00025FFF">
        <w:rPr>
          <w:szCs w:val="28"/>
        </w:rPr>
        <w:t>Про укладання договор</w:t>
      </w:r>
      <w:r w:rsidR="00F60A2F">
        <w:rPr>
          <w:szCs w:val="28"/>
        </w:rPr>
        <w:t>ів</w:t>
      </w:r>
      <w:r w:rsidR="00025FFF">
        <w:rPr>
          <w:szCs w:val="28"/>
        </w:rPr>
        <w:t xml:space="preserve"> щодо встановлення особист</w:t>
      </w:r>
      <w:r w:rsidR="00F60A2F">
        <w:rPr>
          <w:szCs w:val="28"/>
        </w:rPr>
        <w:t xml:space="preserve">их </w:t>
      </w:r>
      <w:r w:rsidR="00025FFF">
        <w:rPr>
          <w:szCs w:val="28"/>
        </w:rPr>
        <w:t>строков</w:t>
      </w:r>
      <w:r w:rsidR="00F60A2F">
        <w:rPr>
          <w:szCs w:val="28"/>
        </w:rPr>
        <w:t>их</w:t>
      </w:r>
      <w:r w:rsidR="00025FFF">
        <w:rPr>
          <w:szCs w:val="28"/>
        </w:rPr>
        <w:t xml:space="preserve"> сервіту</w:t>
      </w:r>
      <w:r w:rsidR="00F60A2F">
        <w:rPr>
          <w:szCs w:val="28"/>
        </w:rPr>
        <w:t>тів</w:t>
      </w:r>
      <w:r w:rsidR="00EF2A6A">
        <w:t>» (додається);</w:t>
      </w:r>
    </w:p>
    <w:p w14:paraId="59692A1E" w14:textId="47FA16D2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F60A2F">
        <w:t>27</w:t>
      </w:r>
      <w:r w:rsidR="00025FFF">
        <w:t xml:space="preserve"> </w:t>
      </w:r>
      <w:r w:rsidR="00F60A2F">
        <w:t>серпня</w:t>
      </w:r>
      <w:r w:rsidR="00025FFF">
        <w:t xml:space="preserve"> 2025 </w:t>
      </w:r>
      <w:r w:rsidR="00792EAB">
        <w:t>року №</w:t>
      </w:r>
      <w:r w:rsidR="00BF3766">
        <w:t xml:space="preserve"> </w:t>
      </w:r>
      <w:r w:rsidR="00F60A2F">
        <w:t>299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</w:t>
      </w:r>
      <w:r w:rsidR="00025FFF">
        <w:rPr>
          <w:szCs w:val="28"/>
        </w:rPr>
        <w:t>у</w:t>
      </w:r>
      <w:r w:rsidR="003808CB">
        <w:rPr>
          <w:szCs w:val="28"/>
        </w:rPr>
        <w:t xml:space="preserve"> щодо встановлення особист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строков</w:t>
      </w:r>
      <w:r w:rsidR="00F40474">
        <w:rPr>
          <w:szCs w:val="28"/>
        </w:rPr>
        <w:t>ого</w:t>
      </w:r>
      <w:r w:rsidR="003808CB">
        <w:rPr>
          <w:szCs w:val="28"/>
        </w:rPr>
        <w:t xml:space="preserve"> сервітут</w:t>
      </w:r>
      <w:r w:rsidR="00F40474">
        <w:rPr>
          <w:szCs w:val="28"/>
        </w:rPr>
        <w:t>у</w:t>
      </w:r>
      <w:r w:rsidR="003808CB">
        <w:t>» (додається)</w:t>
      </w:r>
      <w:r w:rsidR="00F60A2F">
        <w:t>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15BBB5F" w14:textId="77777777" w:rsidR="00F60A2F" w:rsidRDefault="00F60A2F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2FF52A" w:rsidR="003D7C90" w:rsidRDefault="003D7C90" w:rsidP="00C03B43">
      <w:pPr>
        <w:pStyle w:val="aa"/>
        <w:spacing w:before="120"/>
      </w:pP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070"/>
    <w:rsid w:val="00024475"/>
    <w:rsid w:val="00025FFF"/>
    <w:rsid w:val="00040609"/>
    <w:rsid w:val="00084E8E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05582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42095"/>
    <w:rsid w:val="00560258"/>
    <w:rsid w:val="00576574"/>
    <w:rsid w:val="00581FCA"/>
    <w:rsid w:val="005D1145"/>
    <w:rsid w:val="005F3A23"/>
    <w:rsid w:val="00621CC7"/>
    <w:rsid w:val="00633673"/>
    <w:rsid w:val="00636826"/>
    <w:rsid w:val="006643D3"/>
    <w:rsid w:val="0066533C"/>
    <w:rsid w:val="006815DE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8C7A9E"/>
    <w:rsid w:val="0091231B"/>
    <w:rsid w:val="009265C0"/>
    <w:rsid w:val="0093105E"/>
    <w:rsid w:val="00962175"/>
    <w:rsid w:val="009843FA"/>
    <w:rsid w:val="00985BA2"/>
    <w:rsid w:val="0098600F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86785"/>
    <w:rsid w:val="00C9670F"/>
    <w:rsid w:val="00D2503E"/>
    <w:rsid w:val="00D766E4"/>
    <w:rsid w:val="00D77C0F"/>
    <w:rsid w:val="00D86BC2"/>
    <w:rsid w:val="00D91E9B"/>
    <w:rsid w:val="00DE501F"/>
    <w:rsid w:val="00E16F5A"/>
    <w:rsid w:val="00E23A72"/>
    <w:rsid w:val="00E47E01"/>
    <w:rsid w:val="00E610DF"/>
    <w:rsid w:val="00E83D9E"/>
    <w:rsid w:val="00E93418"/>
    <w:rsid w:val="00EB6837"/>
    <w:rsid w:val="00ED1787"/>
    <w:rsid w:val="00ED21CC"/>
    <w:rsid w:val="00ED6E2F"/>
    <w:rsid w:val="00EF2A6A"/>
    <w:rsid w:val="00F40474"/>
    <w:rsid w:val="00F43662"/>
    <w:rsid w:val="00F60A2F"/>
    <w:rsid w:val="00F61816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2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4</cp:revision>
  <cp:lastPrinted>2025-09-01T10:35:00Z</cp:lastPrinted>
  <dcterms:created xsi:type="dcterms:W3CDTF">2025-09-01T10:25:00Z</dcterms:created>
  <dcterms:modified xsi:type="dcterms:W3CDTF">2025-09-05T08:17:00Z</dcterms:modified>
</cp:coreProperties>
</file>