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74C87" w14:textId="20CC6177" w:rsidR="007E4FA4" w:rsidRPr="00587F87" w:rsidRDefault="00C529CF" w:rsidP="00C529CF">
      <w:pPr>
        <w:jc w:val="center"/>
        <w:rPr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</w:t>
      </w:r>
      <w:r w:rsidR="0078015D"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783420EF" wp14:editId="02E06258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7FAA36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5FB1CB48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2D07820" w14:textId="77777777" w:rsidR="00811117" w:rsidRPr="00811117" w:rsidRDefault="00811117" w:rsidP="00811117"/>
    <w:p w14:paraId="529D3DD6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755A2F41" w14:textId="2428CBAF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C529C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28.11.2024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C529C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57/</w:t>
      </w:r>
      <w:r w:rsidR="00C972A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41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1FD3BBC3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8D6F817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09F85271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167F627D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2FF21A0C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75DE0085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60C6D711" w14:textId="77777777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F43662">
        <w:t>18</w:t>
      </w:r>
      <w:r w:rsidR="00B749AB">
        <w:t xml:space="preserve"> </w:t>
      </w:r>
      <w:r w:rsidR="00F43662">
        <w:t>вересня</w:t>
      </w:r>
      <w:r w:rsidR="00792EAB">
        <w:t xml:space="preserve"> 2024</w:t>
      </w:r>
      <w:r w:rsidR="00811117">
        <w:t xml:space="preserve"> року №</w:t>
      </w:r>
      <w:r w:rsidR="00BF3766">
        <w:t xml:space="preserve"> </w:t>
      </w:r>
      <w:r w:rsidR="00F43662">
        <w:t>266-р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B035F3" w:rsidRPr="00B035F3">
        <w:t>о</w:t>
      </w:r>
      <w:r w:rsidR="00BF3766" w:rsidRPr="00B035F3">
        <w:t>р</w:t>
      </w:r>
      <w:r w:rsidR="003575B3">
        <w:t>у</w:t>
      </w:r>
      <w:r w:rsidR="00BF3766" w:rsidRPr="00B035F3">
        <w:t xml:space="preserve"> щодо встановлення особист</w:t>
      </w:r>
      <w:r w:rsidR="003575B3">
        <w:t>ого</w:t>
      </w:r>
      <w:r w:rsidR="00BF3766" w:rsidRPr="00B035F3">
        <w:t xml:space="preserve"> строков</w:t>
      </w:r>
      <w:r w:rsidR="003575B3">
        <w:t>ого</w:t>
      </w:r>
      <w:r w:rsidR="00BF3766" w:rsidRPr="00B035F3">
        <w:t xml:space="preserve"> сервітут</w:t>
      </w:r>
      <w:r w:rsidR="003575B3">
        <w:t>у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47357E9E" w14:textId="77777777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F43662">
        <w:t>01</w:t>
      </w:r>
      <w:r w:rsidR="00386166">
        <w:t xml:space="preserve"> </w:t>
      </w:r>
      <w:r w:rsidR="00F43662">
        <w:t>жовтня</w:t>
      </w:r>
      <w:r w:rsidR="003575B3">
        <w:t xml:space="preserve"> </w:t>
      </w:r>
      <w:r w:rsidR="00792EAB">
        <w:t>2024</w:t>
      </w:r>
      <w:r w:rsidR="00EF2A6A">
        <w:t xml:space="preserve"> року №</w:t>
      </w:r>
      <w:r w:rsidR="00BF3766">
        <w:t xml:space="preserve"> </w:t>
      </w:r>
      <w:r w:rsidR="00F43662">
        <w:t>279-р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6A474C43" w14:textId="77777777" w:rsidR="00C26B69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F43662">
        <w:t>23</w:t>
      </w:r>
      <w:r w:rsidR="00386166">
        <w:t xml:space="preserve"> </w:t>
      </w:r>
      <w:r w:rsidR="00F43662">
        <w:t>жовтня</w:t>
      </w:r>
      <w:r w:rsidR="00792EAB">
        <w:t xml:space="preserve"> 2024 року №</w:t>
      </w:r>
      <w:r w:rsidR="00BF3766">
        <w:t xml:space="preserve"> </w:t>
      </w:r>
      <w:r w:rsidR="00F43662">
        <w:t>29</w:t>
      </w:r>
      <w:r w:rsidR="003575B3">
        <w:t>3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договорів щодо встановлення особистих строкових сервітутів</w:t>
      </w:r>
      <w:r w:rsidR="003808CB">
        <w:t>» (додається).</w:t>
      </w:r>
    </w:p>
    <w:p w14:paraId="4C459083" w14:textId="77777777" w:rsidR="00F43662" w:rsidRDefault="00F43662" w:rsidP="00C26B69">
      <w:pPr>
        <w:spacing w:line="240" w:lineRule="atLeast"/>
        <w:ind w:firstLine="708"/>
        <w:jc w:val="both"/>
      </w:pPr>
    </w:p>
    <w:p w14:paraId="23C5DA31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78505327" w14:textId="77777777" w:rsidR="00811117" w:rsidRDefault="00811117" w:rsidP="00040609"/>
    <w:p w14:paraId="3C92F8B4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6D5BDCD7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22174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70"/>
    <w:rsid w:val="00024475"/>
    <w:rsid w:val="0004058E"/>
    <w:rsid w:val="00040609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70A3B"/>
    <w:rsid w:val="003808CB"/>
    <w:rsid w:val="00386166"/>
    <w:rsid w:val="003A30D3"/>
    <w:rsid w:val="003D7C90"/>
    <w:rsid w:val="00433070"/>
    <w:rsid w:val="00446FFC"/>
    <w:rsid w:val="004621B6"/>
    <w:rsid w:val="00477341"/>
    <w:rsid w:val="004830E0"/>
    <w:rsid w:val="004C448B"/>
    <w:rsid w:val="004E5A68"/>
    <w:rsid w:val="00576574"/>
    <w:rsid w:val="00581FCA"/>
    <w:rsid w:val="005D1145"/>
    <w:rsid w:val="005F3A23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C0A84"/>
    <w:rsid w:val="007E4FA4"/>
    <w:rsid w:val="007F458D"/>
    <w:rsid w:val="0080113B"/>
    <w:rsid w:val="00806E54"/>
    <w:rsid w:val="00811117"/>
    <w:rsid w:val="00816991"/>
    <w:rsid w:val="00821E57"/>
    <w:rsid w:val="008A1F40"/>
    <w:rsid w:val="008C1338"/>
    <w:rsid w:val="008C6AEB"/>
    <w:rsid w:val="009265C0"/>
    <w:rsid w:val="0093105E"/>
    <w:rsid w:val="00962175"/>
    <w:rsid w:val="00985BA2"/>
    <w:rsid w:val="009C2C9C"/>
    <w:rsid w:val="00A372E9"/>
    <w:rsid w:val="00A57032"/>
    <w:rsid w:val="00A84CEE"/>
    <w:rsid w:val="00AA5930"/>
    <w:rsid w:val="00AF060E"/>
    <w:rsid w:val="00B035F3"/>
    <w:rsid w:val="00B749AB"/>
    <w:rsid w:val="00BA22E8"/>
    <w:rsid w:val="00BC06B0"/>
    <w:rsid w:val="00BF3766"/>
    <w:rsid w:val="00BF3C6E"/>
    <w:rsid w:val="00C03B43"/>
    <w:rsid w:val="00C26B69"/>
    <w:rsid w:val="00C529CF"/>
    <w:rsid w:val="00C9670F"/>
    <w:rsid w:val="00C972AD"/>
    <w:rsid w:val="00D2503E"/>
    <w:rsid w:val="00D766E4"/>
    <w:rsid w:val="00D77C0F"/>
    <w:rsid w:val="00D86BC2"/>
    <w:rsid w:val="00D91E9B"/>
    <w:rsid w:val="00DE501F"/>
    <w:rsid w:val="00E23A72"/>
    <w:rsid w:val="00E47E01"/>
    <w:rsid w:val="00E93418"/>
    <w:rsid w:val="00EB6837"/>
    <w:rsid w:val="00ED1787"/>
    <w:rsid w:val="00ED6E2F"/>
    <w:rsid w:val="00EF2A6A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7B01F7"/>
  <w15:docId w15:val="{81D99F4C-75E7-4484-BC26-392A1299B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14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8</cp:revision>
  <cp:lastPrinted>2024-10-30T13:36:00Z</cp:lastPrinted>
  <dcterms:created xsi:type="dcterms:W3CDTF">2024-10-30T13:11:00Z</dcterms:created>
  <dcterms:modified xsi:type="dcterms:W3CDTF">2024-11-28T14:33:00Z</dcterms:modified>
</cp:coreProperties>
</file>