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9406B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B7A923F" wp14:editId="784942F7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492A21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EE204FB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3FE61EF3" w14:textId="77777777" w:rsidR="00811117" w:rsidRPr="00811117" w:rsidRDefault="00811117" w:rsidP="00811117"/>
    <w:p w14:paraId="7A3E1D3A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3BF428D1" w14:textId="03AFCEEE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88039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23.01.2025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88039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59/</w:t>
      </w:r>
      <w:r w:rsidR="00213FD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8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20CE9F63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31C55B0E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7B42E380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501EA746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43041959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0F4D3AE9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20D9AC60" w14:textId="77777777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E83D9E">
        <w:t>02 грудня</w:t>
      </w:r>
      <w:r w:rsidR="00792EAB">
        <w:t xml:space="preserve"> 2024</w:t>
      </w:r>
      <w:r w:rsidR="00811117">
        <w:t xml:space="preserve"> року №</w:t>
      </w:r>
      <w:r w:rsidR="00BF3766">
        <w:t xml:space="preserve"> </w:t>
      </w:r>
      <w:r w:rsidR="00E83D9E">
        <w:t>349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E83D9E">
        <w:t>орів</w:t>
      </w:r>
      <w:r w:rsidR="00BF3766" w:rsidRPr="00B035F3">
        <w:t xml:space="preserve"> щодо встановлення особист</w:t>
      </w:r>
      <w:r w:rsidR="00E83D9E">
        <w:t>их</w:t>
      </w:r>
      <w:r w:rsidR="00BF3766" w:rsidRPr="00B035F3">
        <w:t xml:space="preserve"> строков</w:t>
      </w:r>
      <w:r w:rsidR="00E83D9E">
        <w:t>их</w:t>
      </w:r>
      <w:r w:rsidR="00BF3766" w:rsidRPr="00B035F3">
        <w:t xml:space="preserve"> сервіт</w:t>
      </w:r>
      <w:r w:rsidR="00E83D9E">
        <w:t>утів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59B6AD66" w14:textId="77777777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E83D9E">
        <w:t>11</w:t>
      </w:r>
      <w:r w:rsidR="00386166">
        <w:t xml:space="preserve"> </w:t>
      </w:r>
      <w:r w:rsidR="00E83D9E">
        <w:t>грудня</w:t>
      </w:r>
      <w:r w:rsidR="003575B3">
        <w:t xml:space="preserve"> </w:t>
      </w:r>
      <w:r w:rsidR="00792EAB">
        <w:t>2024</w:t>
      </w:r>
      <w:r w:rsidR="00EF2A6A">
        <w:t xml:space="preserve"> року №</w:t>
      </w:r>
      <w:r w:rsidR="00BF3766">
        <w:t xml:space="preserve"> </w:t>
      </w:r>
      <w:r w:rsidR="00E83D9E">
        <w:t>365</w:t>
      </w:r>
      <w:r w:rsidR="00F43662">
        <w:t>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502709AE" w14:textId="77777777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E83D9E">
        <w:t>17</w:t>
      </w:r>
      <w:r w:rsidR="00386166">
        <w:t xml:space="preserve"> </w:t>
      </w:r>
      <w:r w:rsidR="00E83D9E">
        <w:t>грудня</w:t>
      </w:r>
      <w:r w:rsidR="00792EAB">
        <w:t xml:space="preserve"> 2024 року №</w:t>
      </w:r>
      <w:r w:rsidR="00BF3766">
        <w:t xml:space="preserve"> </w:t>
      </w:r>
      <w:r w:rsidR="00E83D9E">
        <w:t>375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договорів щодо встановлення особистих строкових сервітутів</w:t>
      </w:r>
      <w:r w:rsidR="003808CB">
        <w:t>» (додається)</w:t>
      </w:r>
      <w:r w:rsidR="00E83D9E">
        <w:t>;</w:t>
      </w:r>
    </w:p>
    <w:p w14:paraId="04AB3A12" w14:textId="77777777" w:rsidR="00F43662" w:rsidRDefault="00E83D9E" w:rsidP="00C26B69">
      <w:pPr>
        <w:spacing w:line="240" w:lineRule="atLeast"/>
        <w:ind w:firstLine="708"/>
        <w:jc w:val="both"/>
      </w:pPr>
      <w:r>
        <w:t>- від 20 грудня 2024 року № 382-р «</w:t>
      </w:r>
      <w:r>
        <w:rPr>
          <w:szCs w:val="28"/>
        </w:rPr>
        <w:t>Про внесення змін до розпорядження міського голови від 17.12.2024 № 375-р</w:t>
      </w:r>
      <w:r>
        <w:t>» (додається);</w:t>
      </w:r>
    </w:p>
    <w:p w14:paraId="37DF808F" w14:textId="77777777" w:rsidR="00E83D9E" w:rsidRDefault="00E83D9E" w:rsidP="00C26B69">
      <w:pPr>
        <w:spacing w:line="240" w:lineRule="atLeast"/>
        <w:ind w:firstLine="708"/>
        <w:jc w:val="both"/>
      </w:pPr>
      <w:r>
        <w:t>- від 23 грудня 2024 року № 385-р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1453B463" w14:textId="77777777" w:rsidR="00E83D9E" w:rsidRDefault="00E83D9E" w:rsidP="00C26B69">
      <w:pPr>
        <w:spacing w:line="240" w:lineRule="atLeast"/>
        <w:ind w:firstLine="708"/>
        <w:jc w:val="both"/>
      </w:pPr>
    </w:p>
    <w:p w14:paraId="6A3BE38C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16956ACC" w14:textId="77777777" w:rsidR="00811117" w:rsidRDefault="00811117" w:rsidP="00040609"/>
    <w:p w14:paraId="7D2ECE07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07A2CC0C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00020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070"/>
    <w:rsid w:val="00024475"/>
    <w:rsid w:val="00040609"/>
    <w:rsid w:val="000B7FC9"/>
    <w:rsid w:val="00136E3D"/>
    <w:rsid w:val="00184C69"/>
    <w:rsid w:val="001D4FE8"/>
    <w:rsid w:val="001D6BD1"/>
    <w:rsid w:val="00213FD1"/>
    <w:rsid w:val="00220231"/>
    <w:rsid w:val="002304AE"/>
    <w:rsid w:val="00267E5D"/>
    <w:rsid w:val="002F6380"/>
    <w:rsid w:val="003453F0"/>
    <w:rsid w:val="00352048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76574"/>
    <w:rsid w:val="00581FCA"/>
    <w:rsid w:val="005D1145"/>
    <w:rsid w:val="005F3A23"/>
    <w:rsid w:val="00621CC7"/>
    <w:rsid w:val="006302A8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7793C"/>
    <w:rsid w:val="00880398"/>
    <w:rsid w:val="008A103E"/>
    <w:rsid w:val="008A1F40"/>
    <w:rsid w:val="008C1338"/>
    <w:rsid w:val="008C6AEB"/>
    <w:rsid w:val="009265C0"/>
    <w:rsid w:val="0093105E"/>
    <w:rsid w:val="00962175"/>
    <w:rsid w:val="00985BA2"/>
    <w:rsid w:val="009B2A34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D6DFB"/>
    <w:rsid w:val="00BF3766"/>
    <w:rsid w:val="00BF3C6E"/>
    <w:rsid w:val="00C03B43"/>
    <w:rsid w:val="00C26B69"/>
    <w:rsid w:val="00C9670F"/>
    <w:rsid w:val="00D2503E"/>
    <w:rsid w:val="00D766E4"/>
    <w:rsid w:val="00D77C0F"/>
    <w:rsid w:val="00D86BC2"/>
    <w:rsid w:val="00D91E9B"/>
    <w:rsid w:val="00DE501F"/>
    <w:rsid w:val="00E23A72"/>
    <w:rsid w:val="00E47E01"/>
    <w:rsid w:val="00E63648"/>
    <w:rsid w:val="00E83D9E"/>
    <w:rsid w:val="00E93418"/>
    <w:rsid w:val="00EB6837"/>
    <w:rsid w:val="00ED1787"/>
    <w:rsid w:val="00ED6E2F"/>
    <w:rsid w:val="00EF2A6A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977D30B"/>
  <w15:docId w15:val="{602569C7-46F1-4194-B6CD-B2FA66D7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5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6</cp:revision>
  <cp:lastPrinted>2025-01-02T14:03:00Z</cp:lastPrinted>
  <dcterms:created xsi:type="dcterms:W3CDTF">2025-01-02T14:10:00Z</dcterms:created>
  <dcterms:modified xsi:type="dcterms:W3CDTF">2025-01-23T14:30:00Z</dcterms:modified>
</cp:coreProperties>
</file>