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A5637" w14:textId="347AD295" w:rsidR="005D082D" w:rsidRPr="005D082D" w:rsidRDefault="005D082D" w:rsidP="005D082D">
      <w:pPr>
        <w:ind w:left="2832" w:firstLine="1416"/>
        <w:jc w:val="right"/>
        <w:rPr>
          <w:b/>
          <w:bCs/>
          <w:snapToGrid w:val="0"/>
          <w:spacing w:val="8"/>
          <w:szCs w:val="28"/>
        </w:rPr>
      </w:pPr>
      <w:r w:rsidRPr="005D082D">
        <w:rPr>
          <w:b/>
          <w:bCs/>
          <w:snapToGrid w:val="0"/>
          <w:spacing w:val="8"/>
          <w:szCs w:val="28"/>
        </w:rPr>
        <w:t>ПРОЄКТ</w:t>
      </w:r>
    </w:p>
    <w:p w14:paraId="0A5C70C9" w14:textId="1222A901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353E4ED0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31CE838F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8B2492">
        <w:t>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2F2037D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CE8A9B4" w14:textId="77777777" w:rsidR="008B2492" w:rsidRDefault="008B2492" w:rsidP="008B2492">
      <w:pPr>
        <w:spacing w:before="120" w:line="240" w:lineRule="atLeast"/>
        <w:ind w:firstLine="708"/>
        <w:jc w:val="both"/>
      </w:pPr>
      <w:r>
        <w:t>1. Затвердити розпорядження міського голови:</w:t>
      </w:r>
    </w:p>
    <w:p w14:paraId="24C317F0" w14:textId="4D50F19C" w:rsidR="008B2492" w:rsidRDefault="008B2492" w:rsidP="008B2492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від </w:t>
      </w:r>
      <w:r w:rsidR="001C269E">
        <w:t>09 червня</w:t>
      </w:r>
      <w:r>
        <w:t xml:space="preserve"> 202</w:t>
      </w:r>
      <w:r w:rsidR="00472493">
        <w:t>6</w:t>
      </w:r>
      <w:r>
        <w:t xml:space="preserve"> року № </w:t>
      </w:r>
      <w:r w:rsidR="001C269E">
        <w:t>209</w:t>
      </w:r>
      <w:r w:rsidR="00472493">
        <w:t>-</w:t>
      </w:r>
      <w:r>
        <w:t xml:space="preserve">р </w:t>
      </w:r>
      <w:r w:rsidRPr="00BF3766">
        <w:rPr>
          <w:szCs w:val="28"/>
        </w:rPr>
        <w:t>«</w:t>
      </w:r>
      <w:r w:rsidRPr="00B035F3">
        <w:t>Про укладання договор</w:t>
      </w:r>
      <w:r>
        <w:t>ів</w:t>
      </w:r>
      <w:r w:rsidRPr="00B035F3">
        <w:t xml:space="preserve"> щодо встановлення особист</w:t>
      </w:r>
      <w:r>
        <w:t>их</w:t>
      </w:r>
      <w:r w:rsidRPr="00B035F3">
        <w:t xml:space="preserve"> строков</w:t>
      </w:r>
      <w:r>
        <w:t>их</w:t>
      </w:r>
      <w:r w:rsidRPr="00B035F3">
        <w:t xml:space="preserve"> сервітут</w:t>
      </w:r>
      <w:r>
        <w:t>ів</w:t>
      </w:r>
      <w:r w:rsidRPr="00B035F3">
        <w:t>» (додається);</w:t>
      </w:r>
      <w:r>
        <w:rPr>
          <w:rFonts w:ascii="Roboto" w:hAnsi="Roboto"/>
          <w:szCs w:val="28"/>
          <w:shd w:val="clear" w:color="auto" w:fill="F7F8FC"/>
        </w:rPr>
        <w:t xml:space="preserve"> </w:t>
      </w:r>
    </w:p>
    <w:p w14:paraId="6B7A18D8" w14:textId="3F34F6EE" w:rsidR="008B2492" w:rsidRDefault="008B2492" w:rsidP="008B2492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 xml:space="preserve">від </w:t>
      </w:r>
      <w:r w:rsidR="00BB034C">
        <w:t xml:space="preserve">16 </w:t>
      </w:r>
      <w:r w:rsidR="001C269E">
        <w:t>червня</w:t>
      </w:r>
      <w:r w:rsidR="00BB034C">
        <w:t xml:space="preserve"> </w:t>
      </w:r>
      <w:r w:rsidR="00472493">
        <w:t>2026</w:t>
      </w:r>
      <w:r>
        <w:t xml:space="preserve"> року № </w:t>
      </w:r>
      <w:r w:rsidR="001C269E">
        <w:t>218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53DC92" w14:textId="10ADFAC1" w:rsidR="00BB034C" w:rsidRDefault="00BB034C" w:rsidP="00BB034C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 xml:space="preserve">від 24 </w:t>
      </w:r>
      <w:r w:rsidR="001C269E">
        <w:t>червня</w:t>
      </w:r>
      <w:r>
        <w:t xml:space="preserve"> 2026 року № </w:t>
      </w:r>
      <w:r w:rsidR="001C269E">
        <w:t>233</w:t>
      </w:r>
      <w:r>
        <w:t>-р «</w:t>
      </w:r>
      <w:r>
        <w:rPr>
          <w:szCs w:val="28"/>
        </w:rPr>
        <w:t>Про укладання договор</w:t>
      </w:r>
      <w:r w:rsidR="001C269E">
        <w:rPr>
          <w:szCs w:val="28"/>
        </w:rPr>
        <w:t>у</w:t>
      </w:r>
      <w:r>
        <w:rPr>
          <w:szCs w:val="28"/>
        </w:rPr>
        <w:t xml:space="preserve"> щодо встановлення особист</w:t>
      </w:r>
      <w:r w:rsidR="001C269E">
        <w:rPr>
          <w:szCs w:val="28"/>
        </w:rPr>
        <w:t>ого</w:t>
      </w:r>
      <w:r>
        <w:rPr>
          <w:szCs w:val="28"/>
        </w:rPr>
        <w:t xml:space="preserve"> строков</w:t>
      </w:r>
      <w:r w:rsidR="001C269E">
        <w:rPr>
          <w:szCs w:val="28"/>
        </w:rPr>
        <w:t>ого</w:t>
      </w:r>
      <w:r>
        <w:rPr>
          <w:szCs w:val="28"/>
        </w:rPr>
        <w:t xml:space="preserve"> сервітут</w:t>
      </w:r>
      <w:r w:rsidR="001C269E">
        <w:rPr>
          <w:szCs w:val="28"/>
        </w:rPr>
        <w:t>у</w:t>
      </w:r>
      <w:r>
        <w:t>» (додається)</w:t>
      </w:r>
      <w:r w:rsidR="001C269E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BE88853" w:rsidR="00C03B43" w:rsidRDefault="00A61FCA" w:rsidP="00C03B43">
      <w:pPr>
        <w:spacing w:before="120"/>
      </w:pPr>
      <w:r>
        <w:t>Міс</w:t>
      </w:r>
      <w:r w:rsidR="00A84CEE">
        <w:t xml:space="preserve">ький голова                                                  </w:t>
      </w:r>
      <w:r w:rsidR="007E4FA4">
        <w:t xml:space="preserve">                               </w:t>
      </w:r>
      <w:r w:rsidR="00A84CEE">
        <w:t xml:space="preserve">    </w:t>
      </w:r>
      <w:r w:rsidR="00621CC7" w:rsidRPr="00024475">
        <w:rPr>
          <w:b/>
        </w:rPr>
        <w:t>Ігор ЧАЙКА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35F6"/>
    <w:rsid w:val="000B7FC9"/>
    <w:rsid w:val="000F1FE2"/>
    <w:rsid w:val="00136E3D"/>
    <w:rsid w:val="0018302F"/>
    <w:rsid w:val="00184C69"/>
    <w:rsid w:val="001C269E"/>
    <w:rsid w:val="001C27F9"/>
    <w:rsid w:val="001D4FE8"/>
    <w:rsid w:val="001D6BD1"/>
    <w:rsid w:val="002007C9"/>
    <w:rsid w:val="00220231"/>
    <w:rsid w:val="002304AE"/>
    <w:rsid w:val="00267E5D"/>
    <w:rsid w:val="002F353F"/>
    <w:rsid w:val="002F638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2493"/>
    <w:rsid w:val="00477341"/>
    <w:rsid w:val="004830E0"/>
    <w:rsid w:val="004C448B"/>
    <w:rsid w:val="004E5A68"/>
    <w:rsid w:val="004E5E28"/>
    <w:rsid w:val="004F0C01"/>
    <w:rsid w:val="0050648B"/>
    <w:rsid w:val="00531F0D"/>
    <w:rsid w:val="00542095"/>
    <w:rsid w:val="00560258"/>
    <w:rsid w:val="00566565"/>
    <w:rsid w:val="00576574"/>
    <w:rsid w:val="00581FCA"/>
    <w:rsid w:val="005D082D"/>
    <w:rsid w:val="005D1145"/>
    <w:rsid w:val="005F3A23"/>
    <w:rsid w:val="005F4024"/>
    <w:rsid w:val="00603B55"/>
    <w:rsid w:val="00616ED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60342"/>
    <w:rsid w:val="0086054A"/>
    <w:rsid w:val="0087793C"/>
    <w:rsid w:val="008A1F40"/>
    <w:rsid w:val="008B2492"/>
    <w:rsid w:val="008C1338"/>
    <w:rsid w:val="008C6677"/>
    <w:rsid w:val="008C6AEB"/>
    <w:rsid w:val="008C7A9E"/>
    <w:rsid w:val="0091231B"/>
    <w:rsid w:val="00914540"/>
    <w:rsid w:val="009265C0"/>
    <w:rsid w:val="0093105E"/>
    <w:rsid w:val="00962175"/>
    <w:rsid w:val="009843FA"/>
    <w:rsid w:val="00985BA2"/>
    <w:rsid w:val="009C2C9C"/>
    <w:rsid w:val="009E03C7"/>
    <w:rsid w:val="009E61AA"/>
    <w:rsid w:val="00A372E9"/>
    <w:rsid w:val="00A57032"/>
    <w:rsid w:val="00A61FCA"/>
    <w:rsid w:val="00A84CEE"/>
    <w:rsid w:val="00AA5930"/>
    <w:rsid w:val="00AF060E"/>
    <w:rsid w:val="00B035F3"/>
    <w:rsid w:val="00B56C67"/>
    <w:rsid w:val="00B749AB"/>
    <w:rsid w:val="00BB034C"/>
    <w:rsid w:val="00BB582F"/>
    <w:rsid w:val="00BC06B0"/>
    <w:rsid w:val="00BF04BF"/>
    <w:rsid w:val="00BF3766"/>
    <w:rsid w:val="00BF3C6E"/>
    <w:rsid w:val="00C03B43"/>
    <w:rsid w:val="00C1765E"/>
    <w:rsid w:val="00C26B69"/>
    <w:rsid w:val="00C86785"/>
    <w:rsid w:val="00C9670F"/>
    <w:rsid w:val="00C96E99"/>
    <w:rsid w:val="00CA1380"/>
    <w:rsid w:val="00CD1C4F"/>
    <w:rsid w:val="00D2503E"/>
    <w:rsid w:val="00D766E4"/>
    <w:rsid w:val="00D77C0F"/>
    <w:rsid w:val="00D86BC2"/>
    <w:rsid w:val="00D91E9B"/>
    <w:rsid w:val="00DE501F"/>
    <w:rsid w:val="00E16F5A"/>
    <w:rsid w:val="00E23A72"/>
    <w:rsid w:val="00E476CF"/>
    <w:rsid w:val="00E47E01"/>
    <w:rsid w:val="00E610DF"/>
    <w:rsid w:val="00E80CE5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0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3</cp:revision>
  <cp:lastPrinted>2026-07-01T11:33:00Z</cp:lastPrinted>
  <dcterms:created xsi:type="dcterms:W3CDTF">2026-07-01T11:33:00Z</dcterms:created>
  <dcterms:modified xsi:type="dcterms:W3CDTF">2026-07-06T08:17:00Z</dcterms:modified>
</cp:coreProperties>
</file>