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59C0" w14:textId="45334291" w:rsidR="0021296C" w:rsidRPr="0021296C" w:rsidRDefault="0021296C" w:rsidP="0021296C">
      <w:pPr>
        <w:ind w:left="2832" w:firstLine="1416"/>
        <w:jc w:val="right"/>
        <w:rPr>
          <w:b/>
          <w:bCs/>
          <w:snapToGrid w:val="0"/>
          <w:spacing w:val="8"/>
          <w:szCs w:val="28"/>
        </w:rPr>
      </w:pPr>
      <w:r w:rsidRPr="0021296C">
        <w:rPr>
          <w:b/>
          <w:bCs/>
          <w:snapToGrid w:val="0"/>
          <w:spacing w:val="8"/>
          <w:szCs w:val="28"/>
        </w:rPr>
        <w:t>ПРОЄКТ</w:t>
      </w:r>
    </w:p>
    <w:p w14:paraId="0A5C70C9" w14:textId="1D6435E5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353E4ED0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31CE838F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</w:t>
      </w:r>
      <w:r w:rsidR="008B2492">
        <w:t>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52F2037D" w:rsidR="00A57032" w:rsidRDefault="00A84CEE" w:rsidP="002007C9">
      <w:pPr>
        <w:ind w:firstLine="705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 w:rsidR="00914540">
        <w:t xml:space="preserve">, </w:t>
      </w:r>
      <w:r>
        <w:t xml:space="preserve">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CE8A9B4" w14:textId="77777777" w:rsidR="008B2492" w:rsidRDefault="008B2492" w:rsidP="008B2492">
      <w:pPr>
        <w:spacing w:before="120" w:line="240" w:lineRule="atLeast"/>
        <w:ind w:firstLine="708"/>
        <w:jc w:val="both"/>
      </w:pPr>
      <w:r>
        <w:t>1. Затвердити розпорядження міського голови:</w:t>
      </w:r>
    </w:p>
    <w:p w14:paraId="4B7CA12D" w14:textId="188A259F" w:rsidR="00BB034C" w:rsidRDefault="00BB034C" w:rsidP="00BB034C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>
        <w:t xml:space="preserve">від </w:t>
      </w:r>
      <w:r w:rsidR="00A74D66">
        <w:t>03 липня</w:t>
      </w:r>
      <w:r>
        <w:t xml:space="preserve"> 2026 року № </w:t>
      </w:r>
      <w:r w:rsidR="00A74D66">
        <w:t>250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617FB52" w14:textId="3725002A" w:rsidR="008B2492" w:rsidRDefault="008B2492" w:rsidP="008B2492">
      <w:pPr>
        <w:spacing w:line="240" w:lineRule="atLeast"/>
        <w:ind w:firstLine="708"/>
        <w:jc w:val="both"/>
      </w:pPr>
      <w:r>
        <w:t xml:space="preserve">- від </w:t>
      </w:r>
      <w:r w:rsidR="00A74D66">
        <w:t>28 липня</w:t>
      </w:r>
      <w:r>
        <w:t xml:space="preserve"> 202</w:t>
      </w:r>
      <w:r w:rsidR="00472493">
        <w:t>6</w:t>
      </w:r>
      <w:r>
        <w:t xml:space="preserve"> року № </w:t>
      </w:r>
      <w:r w:rsidR="00A74D66">
        <w:t>271-</w:t>
      </w:r>
      <w:r>
        <w:t>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328C6191" w14:textId="4B3AF3E3" w:rsidR="008B2492" w:rsidRDefault="008B2492" w:rsidP="00472493">
      <w:pPr>
        <w:spacing w:line="240" w:lineRule="atLeast"/>
        <w:ind w:firstLine="708"/>
        <w:jc w:val="both"/>
      </w:pPr>
      <w:r>
        <w:t>-</w:t>
      </w:r>
      <w:r w:rsidR="00E80CE5">
        <w:t xml:space="preserve"> </w:t>
      </w:r>
      <w:r w:rsidR="00472493">
        <w:t xml:space="preserve">від </w:t>
      </w:r>
      <w:r w:rsidR="00A74D66">
        <w:t>31 липня</w:t>
      </w:r>
      <w:r w:rsidR="00472493">
        <w:t xml:space="preserve"> 2026 року № </w:t>
      </w:r>
      <w:r w:rsidR="00A74D66">
        <w:t>277</w:t>
      </w:r>
      <w:r w:rsidR="00472493">
        <w:t>-р «</w:t>
      </w:r>
      <w:r w:rsidR="00A74D66">
        <w:rPr>
          <w:szCs w:val="28"/>
        </w:rPr>
        <w:t>Про укладання договорів щодо встановлення особистих строкових сервітутів»</w:t>
      </w:r>
      <w:r w:rsidR="00472493">
        <w:t xml:space="preserve">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BE88853" w:rsidR="00C03B43" w:rsidRDefault="00A61FCA" w:rsidP="00C03B43">
      <w:pPr>
        <w:spacing w:before="120"/>
      </w:pPr>
      <w:r>
        <w:t>Міс</w:t>
      </w:r>
      <w:r w:rsidR="00A84CEE">
        <w:t xml:space="preserve">ький голова                                                  </w:t>
      </w:r>
      <w:r w:rsidR="007E4FA4">
        <w:t xml:space="preserve">                               </w:t>
      </w:r>
      <w:r w:rsidR="00A84CEE">
        <w:t xml:space="preserve">    </w:t>
      </w:r>
      <w:r w:rsidR="00621CC7" w:rsidRPr="00024475">
        <w:rPr>
          <w:b/>
        </w:rPr>
        <w:t>Ігор ЧАЙКА</w:t>
      </w:r>
      <w:r w:rsidR="00A84CEE">
        <w:t xml:space="preserve"> </w:t>
      </w:r>
    </w:p>
    <w:sectPr w:rsidR="00C03B43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D06E94"/>
    <w:multiLevelType w:val="hybridMultilevel"/>
    <w:tmpl w:val="7D76873A"/>
    <w:lvl w:ilvl="0" w:tplc="D1E828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02737235">
    <w:abstractNumId w:val="0"/>
  </w:num>
  <w:num w:numId="2" w16cid:durableId="44677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35F6"/>
    <w:rsid w:val="000B7FC9"/>
    <w:rsid w:val="000F1FE2"/>
    <w:rsid w:val="0012714B"/>
    <w:rsid w:val="00136E3D"/>
    <w:rsid w:val="0018302F"/>
    <w:rsid w:val="00184C69"/>
    <w:rsid w:val="001C27F9"/>
    <w:rsid w:val="001D4FE8"/>
    <w:rsid w:val="001D6BD1"/>
    <w:rsid w:val="002007C9"/>
    <w:rsid w:val="0021296C"/>
    <w:rsid w:val="00220231"/>
    <w:rsid w:val="002304AE"/>
    <w:rsid w:val="00267E5D"/>
    <w:rsid w:val="002B56B1"/>
    <w:rsid w:val="002F353F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2493"/>
    <w:rsid w:val="00477341"/>
    <w:rsid w:val="004830E0"/>
    <w:rsid w:val="004C448B"/>
    <w:rsid w:val="004E5A68"/>
    <w:rsid w:val="004E5E28"/>
    <w:rsid w:val="004F0C01"/>
    <w:rsid w:val="0050648B"/>
    <w:rsid w:val="00531F0D"/>
    <w:rsid w:val="00542095"/>
    <w:rsid w:val="00560258"/>
    <w:rsid w:val="00566565"/>
    <w:rsid w:val="00576574"/>
    <w:rsid w:val="00581FCA"/>
    <w:rsid w:val="005D1145"/>
    <w:rsid w:val="005F3A23"/>
    <w:rsid w:val="005F4024"/>
    <w:rsid w:val="00603B55"/>
    <w:rsid w:val="00616ED5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C3AF1"/>
    <w:rsid w:val="007E4FA4"/>
    <w:rsid w:val="007F458D"/>
    <w:rsid w:val="0080113B"/>
    <w:rsid w:val="00806E54"/>
    <w:rsid w:val="00811117"/>
    <w:rsid w:val="00816991"/>
    <w:rsid w:val="00821E57"/>
    <w:rsid w:val="0085415B"/>
    <w:rsid w:val="0086054A"/>
    <w:rsid w:val="0087793C"/>
    <w:rsid w:val="008A1F40"/>
    <w:rsid w:val="008B2492"/>
    <w:rsid w:val="008C1338"/>
    <w:rsid w:val="008C6677"/>
    <w:rsid w:val="008C6AEB"/>
    <w:rsid w:val="008C7A9E"/>
    <w:rsid w:val="0091231B"/>
    <w:rsid w:val="00914540"/>
    <w:rsid w:val="009265C0"/>
    <w:rsid w:val="0093105E"/>
    <w:rsid w:val="00962175"/>
    <w:rsid w:val="009843FA"/>
    <w:rsid w:val="00985BA2"/>
    <w:rsid w:val="009C2C9C"/>
    <w:rsid w:val="009E03C7"/>
    <w:rsid w:val="009E61AA"/>
    <w:rsid w:val="00A372E9"/>
    <w:rsid w:val="00A57032"/>
    <w:rsid w:val="00A61FCA"/>
    <w:rsid w:val="00A74D66"/>
    <w:rsid w:val="00A84CEE"/>
    <w:rsid w:val="00AA5930"/>
    <w:rsid w:val="00AF060E"/>
    <w:rsid w:val="00B035F3"/>
    <w:rsid w:val="00B56C67"/>
    <w:rsid w:val="00B749AB"/>
    <w:rsid w:val="00BB034C"/>
    <w:rsid w:val="00BB582F"/>
    <w:rsid w:val="00BC06B0"/>
    <w:rsid w:val="00BF04BF"/>
    <w:rsid w:val="00BF3766"/>
    <w:rsid w:val="00BF3C6E"/>
    <w:rsid w:val="00C03B43"/>
    <w:rsid w:val="00C26B69"/>
    <w:rsid w:val="00C86785"/>
    <w:rsid w:val="00C9670F"/>
    <w:rsid w:val="00C96E99"/>
    <w:rsid w:val="00CA1380"/>
    <w:rsid w:val="00CD1C4F"/>
    <w:rsid w:val="00D2503E"/>
    <w:rsid w:val="00D766E4"/>
    <w:rsid w:val="00D77C0F"/>
    <w:rsid w:val="00D86BC2"/>
    <w:rsid w:val="00D91E9B"/>
    <w:rsid w:val="00DE501F"/>
    <w:rsid w:val="00E16F5A"/>
    <w:rsid w:val="00E23A72"/>
    <w:rsid w:val="00E476CF"/>
    <w:rsid w:val="00E47E01"/>
    <w:rsid w:val="00E610DF"/>
    <w:rsid w:val="00E80CE5"/>
    <w:rsid w:val="00E83D9E"/>
    <w:rsid w:val="00E93418"/>
    <w:rsid w:val="00EB6837"/>
    <w:rsid w:val="00ED1787"/>
    <w:rsid w:val="00ED21CC"/>
    <w:rsid w:val="00ED6E2F"/>
    <w:rsid w:val="00EF2A6A"/>
    <w:rsid w:val="00F04581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  <w:style w:type="paragraph" w:styleId="ab">
    <w:name w:val="List Paragraph"/>
    <w:basedOn w:val="a"/>
    <w:uiPriority w:val="34"/>
    <w:qFormat/>
    <w:rsid w:val="00BB5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2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3</cp:revision>
  <cp:lastPrinted>2026-04-21T13:26:00Z</cp:lastPrinted>
  <dcterms:created xsi:type="dcterms:W3CDTF">2026-07-31T13:55:00Z</dcterms:created>
  <dcterms:modified xsi:type="dcterms:W3CDTF">2026-08-03T11:51:00Z</dcterms:modified>
</cp:coreProperties>
</file>