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C70C9" w14:textId="391238A5" w:rsidR="007E4FA4" w:rsidRPr="00587F87" w:rsidRDefault="007E30C7" w:rsidP="007E30C7">
      <w:pPr>
        <w:jc w:val="center"/>
        <w:rPr>
          <w:szCs w:val="28"/>
        </w:rPr>
      </w:pPr>
      <w:r>
        <w:rPr>
          <w:b/>
          <w:bCs/>
          <w:snapToGrid w:val="0"/>
          <w:spacing w:val="8"/>
          <w:szCs w:val="28"/>
        </w:rPr>
        <w:t xml:space="preserve"> </w:t>
      </w:r>
      <w:r w:rsidR="0078015D">
        <w:rPr>
          <w:snapToGrid w:val="0"/>
          <w:spacing w:val="8"/>
          <w:szCs w:val="28"/>
        </w:rPr>
        <w:t xml:space="preserve"> </w:t>
      </w:r>
      <w:r w:rsidR="008C1338">
        <w:rPr>
          <w:snapToGrid w:val="0"/>
          <w:spacing w:val="8"/>
          <w:szCs w:val="28"/>
        </w:rPr>
        <w:t xml:space="preserve"> </w:t>
      </w:r>
      <w:r w:rsidR="00F43662">
        <w:rPr>
          <w:noProof/>
          <w:spacing w:val="8"/>
          <w:szCs w:val="28"/>
          <w:lang w:eastAsia="uk-UA"/>
        </w:rPr>
        <w:drawing>
          <wp:inline distT="0" distB="0" distL="0" distR="0" wp14:anchorId="05302638" wp14:editId="2336F3FC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911C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84E9A97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A8D6E46" w14:textId="77777777" w:rsidR="00811117" w:rsidRPr="00811117" w:rsidRDefault="00811117" w:rsidP="00811117"/>
    <w:p w14:paraId="6ECC179E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6B2FE56" w14:textId="4A7C9D27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7E30C7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27.08.2025     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="007E30C7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67/</w:t>
      </w:r>
      <w:r w:rsidR="006014BA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20</w:t>
      </w:r>
      <w:r w:rsidR="007E4F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</w:p>
    <w:p w14:paraId="3BD3FF7C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EFD1482" w14:textId="77777777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розпоряджень</w:t>
      </w:r>
      <w:r w:rsidR="0078015D">
        <w:t xml:space="preserve"> </w:t>
      </w:r>
      <w:r>
        <w:t>міського голови</w:t>
      </w:r>
    </w:p>
    <w:p w14:paraId="5E089E9C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0BB9A948" w14:textId="77777777" w:rsidR="00A57032" w:rsidRDefault="00A84CEE" w:rsidP="00BF3766">
      <w:pPr>
        <w:spacing w:before="120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 xml:space="preserve">5, </w:t>
      </w:r>
      <w:proofErr w:type="spellStart"/>
      <w:r w:rsidR="00BC06B0">
        <w:t>ч</w:t>
      </w:r>
      <w:r w:rsidR="00BF3766">
        <w:t>.ч</w:t>
      </w:r>
      <w:proofErr w:type="spellEnd"/>
      <w:r w:rsidR="00BF3766">
        <w:t>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>
        <w:t xml:space="preserve"> міська рада </w:t>
      </w:r>
    </w:p>
    <w:p w14:paraId="6C9FE421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4CFFAFF0" w14:textId="77777777" w:rsidR="00A84CEE" w:rsidRDefault="00A84CEE" w:rsidP="00811117">
      <w:pPr>
        <w:spacing w:before="120" w:line="240" w:lineRule="atLeast"/>
        <w:jc w:val="both"/>
      </w:pPr>
      <w:r>
        <w:tab/>
        <w:t>1. Затвердити розпорядження міського голови:</w:t>
      </w:r>
    </w:p>
    <w:p w14:paraId="080D5E09" w14:textId="2B47B14C" w:rsidR="00267E5D" w:rsidRDefault="00AF060E" w:rsidP="00267E5D">
      <w:pPr>
        <w:spacing w:line="240" w:lineRule="atLeas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184C69">
        <w:t xml:space="preserve">від </w:t>
      </w:r>
      <w:r w:rsidR="00025FFF">
        <w:t>09</w:t>
      </w:r>
      <w:r w:rsidR="00F40474">
        <w:t xml:space="preserve"> </w:t>
      </w:r>
      <w:r w:rsidR="00025FFF">
        <w:t>травня</w:t>
      </w:r>
      <w:r w:rsidR="00792EAB">
        <w:t xml:space="preserve"> 202</w:t>
      </w:r>
      <w:r w:rsidR="00531F0D">
        <w:t>5</w:t>
      </w:r>
      <w:r w:rsidR="00811117">
        <w:t xml:space="preserve"> року №</w:t>
      </w:r>
      <w:r w:rsidR="00BF3766">
        <w:t xml:space="preserve"> </w:t>
      </w:r>
      <w:r w:rsidR="00025FFF">
        <w:t>156</w:t>
      </w:r>
      <w:r w:rsidR="00F43662">
        <w:t>-р</w:t>
      </w:r>
      <w:r w:rsidR="00C26B69">
        <w:t xml:space="preserve"> </w:t>
      </w:r>
      <w:r w:rsidR="00C26B69" w:rsidRPr="00BF3766">
        <w:rPr>
          <w:szCs w:val="28"/>
        </w:rPr>
        <w:t>«</w:t>
      </w:r>
      <w:r w:rsidR="00025FFF">
        <w:rPr>
          <w:szCs w:val="28"/>
        </w:rPr>
        <w:t>Про укладання договору щодо встановлення особистого строкового сервітуту</w:t>
      </w:r>
      <w:r w:rsidR="00BF3766" w:rsidRPr="00B035F3">
        <w:t>» (додається);</w:t>
      </w:r>
      <w:r w:rsidR="00BF3766">
        <w:rPr>
          <w:rFonts w:ascii="Roboto" w:hAnsi="Roboto"/>
          <w:szCs w:val="28"/>
          <w:shd w:val="clear" w:color="auto" w:fill="F7F8FC"/>
        </w:rPr>
        <w:t xml:space="preserve"> </w:t>
      </w:r>
    </w:p>
    <w:p w14:paraId="03DD3C91" w14:textId="4874D06F" w:rsidR="003D7C90" w:rsidRDefault="00985BA2" w:rsidP="003D7C90">
      <w:pPr>
        <w:spacing w:line="240" w:lineRule="atLeast"/>
        <w:ind w:firstLine="708"/>
        <w:jc w:val="both"/>
      </w:pPr>
      <w:r>
        <w:rPr>
          <w:szCs w:val="28"/>
        </w:rPr>
        <w:t xml:space="preserve">- </w:t>
      </w:r>
      <w:r w:rsidR="00EF2A6A">
        <w:t xml:space="preserve">від </w:t>
      </w:r>
      <w:r w:rsidR="00025FFF">
        <w:t>12 травня</w:t>
      </w:r>
      <w:r w:rsidR="003575B3">
        <w:t xml:space="preserve"> </w:t>
      </w:r>
      <w:r w:rsidR="00792EAB">
        <w:t>202</w:t>
      </w:r>
      <w:r w:rsidR="009843FA">
        <w:t>5</w:t>
      </w:r>
      <w:r w:rsidR="00EF2A6A">
        <w:t xml:space="preserve"> року №</w:t>
      </w:r>
      <w:r w:rsidR="00BF3766">
        <w:t xml:space="preserve"> </w:t>
      </w:r>
      <w:r w:rsidR="00025FFF">
        <w:t>160</w:t>
      </w:r>
      <w:r w:rsidR="00F43662">
        <w:t>-р</w:t>
      </w:r>
      <w:r w:rsidR="00EF2A6A">
        <w:t xml:space="preserve"> «</w:t>
      </w:r>
      <w:r w:rsidR="00025FFF">
        <w:rPr>
          <w:szCs w:val="28"/>
        </w:rPr>
        <w:t>Про укладання договору щодо встановлення особистого строкового сервітуту</w:t>
      </w:r>
      <w:r w:rsidR="00EF2A6A">
        <w:t>» (додається);</w:t>
      </w:r>
    </w:p>
    <w:p w14:paraId="59692A1E" w14:textId="2F267AFD" w:rsidR="00E83D9E" w:rsidRDefault="003D7C90" w:rsidP="00C26B69">
      <w:pPr>
        <w:spacing w:line="240" w:lineRule="atLeast"/>
        <w:ind w:firstLine="708"/>
        <w:jc w:val="both"/>
      </w:pPr>
      <w:r>
        <w:t xml:space="preserve">- </w:t>
      </w:r>
      <w:r w:rsidR="00EF2A6A">
        <w:t xml:space="preserve">від </w:t>
      </w:r>
      <w:r w:rsidR="00025FFF">
        <w:t xml:space="preserve">29 травня 2025 </w:t>
      </w:r>
      <w:r w:rsidR="00792EAB">
        <w:t>року №</w:t>
      </w:r>
      <w:r w:rsidR="00BF3766">
        <w:t xml:space="preserve"> </w:t>
      </w:r>
      <w:r w:rsidR="00F40474">
        <w:t>1</w:t>
      </w:r>
      <w:r w:rsidR="00025FFF">
        <w:t>78</w:t>
      </w:r>
      <w:r w:rsidR="00386166">
        <w:t>-р</w:t>
      </w:r>
      <w:r w:rsidR="00EF2A6A">
        <w:t xml:space="preserve"> </w:t>
      </w:r>
      <w:r w:rsidR="003808CB">
        <w:t>«</w:t>
      </w:r>
      <w:r w:rsidR="003808CB">
        <w:rPr>
          <w:szCs w:val="28"/>
        </w:rPr>
        <w:t>Про укладання договор</w:t>
      </w:r>
      <w:r w:rsidR="00025FFF">
        <w:rPr>
          <w:szCs w:val="28"/>
        </w:rPr>
        <w:t>у</w:t>
      </w:r>
      <w:r w:rsidR="003808CB">
        <w:rPr>
          <w:szCs w:val="28"/>
        </w:rPr>
        <w:t xml:space="preserve"> щодо встановлення особист</w:t>
      </w:r>
      <w:r w:rsidR="00F40474">
        <w:rPr>
          <w:szCs w:val="28"/>
        </w:rPr>
        <w:t>ого</w:t>
      </w:r>
      <w:r w:rsidR="003808CB">
        <w:rPr>
          <w:szCs w:val="28"/>
        </w:rPr>
        <w:t xml:space="preserve"> строков</w:t>
      </w:r>
      <w:r w:rsidR="00F40474">
        <w:rPr>
          <w:szCs w:val="28"/>
        </w:rPr>
        <w:t>ого</w:t>
      </w:r>
      <w:r w:rsidR="003808CB">
        <w:rPr>
          <w:szCs w:val="28"/>
        </w:rPr>
        <w:t xml:space="preserve"> сервітут</w:t>
      </w:r>
      <w:r w:rsidR="00F40474">
        <w:rPr>
          <w:szCs w:val="28"/>
        </w:rPr>
        <w:t>у</w:t>
      </w:r>
      <w:r w:rsidR="003808CB">
        <w:t>» (додається)</w:t>
      </w:r>
      <w:r w:rsidR="00E83D9E">
        <w:t>;</w:t>
      </w:r>
    </w:p>
    <w:p w14:paraId="32819784" w14:textId="5FA96D86" w:rsidR="00F43662" w:rsidRDefault="00E83D9E" w:rsidP="00C26B69">
      <w:pPr>
        <w:spacing w:line="240" w:lineRule="atLeast"/>
        <w:ind w:firstLine="708"/>
        <w:jc w:val="both"/>
      </w:pPr>
      <w:r>
        <w:t xml:space="preserve">- від </w:t>
      </w:r>
      <w:r w:rsidR="00025FFF">
        <w:t>11 червня</w:t>
      </w:r>
      <w:r w:rsidR="00F40474">
        <w:t xml:space="preserve"> 2025 року № </w:t>
      </w:r>
      <w:r w:rsidR="00025FFF">
        <w:t>189</w:t>
      </w:r>
      <w:r w:rsidR="00F40474">
        <w:t>-р «</w:t>
      </w:r>
      <w:r w:rsidR="00F40474">
        <w:rPr>
          <w:szCs w:val="28"/>
        </w:rPr>
        <w:t>Про укладання договор</w:t>
      </w:r>
      <w:r w:rsidR="00025FFF">
        <w:rPr>
          <w:szCs w:val="28"/>
        </w:rPr>
        <w:t>ів</w:t>
      </w:r>
      <w:r w:rsidR="00F40474">
        <w:rPr>
          <w:szCs w:val="28"/>
        </w:rPr>
        <w:t xml:space="preserve"> щодо встановлення особист</w:t>
      </w:r>
      <w:r w:rsidR="00025FFF">
        <w:rPr>
          <w:szCs w:val="28"/>
        </w:rPr>
        <w:t>их</w:t>
      </w:r>
      <w:r w:rsidR="00F40474">
        <w:rPr>
          <w:szCs w:val="28"/>
        </w:rPr>
        <w:t xml:space="preserve"> строков</w:t>
      </w:r>
      <w:r w:rsidR="00025FFF">
        <w:rPr>
          <w:szCs w:val="28"/>
        </w:rPr>
        <w:t>их</w:t>
      </w:r>
      <w:r w:rsidR="00F40474">
        <w:rPr>
          <w:szCs w:val="28"/>
        </w:rPr>
        <w:t xml:space="preserve"> сервітут</w:t>
      </w:r>
      <w:r w:rsidR="00025FFF">
        <w:rPr>
          <w:szCs w:val="28"/>
        </w:rPr>
        <w:t>ів</w:t>
      </w:r>
      <w:r w:rsidR="00F40474">
        <w:t xml:space="preserve">» </w:t>
      </w:r>
      <w:r>
        <w:t>(додається);</w:t>
      </w:r>
    </w:p>
    <w:p w14:paraId="309E7BE5" w14:textId="08B636B6" w:rsidR="00E83D9E" w:rsidRDefault="00E83D9E" w:rsidP="00C26B69">
      <w:pPr>
        <w:spacing w:line="240" w:lineRule="atLeast"/>
        <w:ind w:firstLine="708"/>
        <w:jc w:val="both"/>
      </w:pPr>
      <w:r>
        <w:t xml:space="preserve">- від </w:t>
      </w:r>
      <w:r w:rsidR="00025FFF">
        <w:t>16 червня</w:t>
      </w:r>
      <w:r>
        <w:t xml:space="preserve"> 202</w:t>
      </w:r>
      <w:r w:rsidR="009843FA">
        <w:t>5</w:t>
      </w:r>
      <w:r>
        <w:t xml:space="preserve"> року № </w:t>
      </w:r>
      <w:r w:rsidR="00025FFF">
        <w:t>198</w:t>
      </w:r>
      <w:r>
        <w:t>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</w:t>
      </w:r>
      <w:r w:rsidR="009843FA">
        <w:t>;</w:t>
      </w:r>
    </w:p>
    <w:p w14:paraId="1AFACD03" w14:textId="4F0157D5" w:rsidR="009843FA" w:rsidRDefault="009843FA" w:rsidP="00C26B69">
      <w:pPr>
        <w:spacing w:line="240" w:lineRule="atLeast"/>
        <w:ind w:firstLine="708"/>
        <w:jc w:val="both"/>
      </w:pPr>
      <w:r>
        <w:t xml:space="preserve">- від </w:t>
      </w:r>
      <w:r w:rsidR="00025FFF">
        <w:t>30 червня</w:t>
      </w:r>
      <w:r w:rsidR="00F40474">
        <w:t xml:space="preserve"> 2025 року № </w:t>
      </w:r>
      <w:r w:rsidR="00025FFF">
        <w:t>219</w:t>
      </w:r>
      <w:r w:rsidR="00F40474">
        <w:t xml:space="preserve">-р </w:t>
      </w:r>
      <w:r>
        <w:t>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(додається);</w:t>
      </w:r>
    </w:p>
    <w:p w14:paraId="4B03CAF8" w14:textId="6373B324" w:rsidR="00E83D9E" w:rsidRDefault="009843FA" w:rsidP="00C26B69">
      <w:pPr>
        <w:spacing w:line="240" w:lineRule="atLeast"/>
        <w:ind w:firstLine="708"/>
        <w:jc w:val="both"/>
      </w:pPr>
      <w:r>
        <w:t xml:space="preserve">- від </w:t>
      </w:r>
      <w:r w:rsidR="00025FFF">
        <w:t>04 липня</w:t>
      </w:r>
      <w:r w:rsidR="00F40474">
        <w:t xml:space="preserve"> 2025 року № </w:t>
      </w:r>
      <w:r w:rsidR="00025FFF">
        <w:t>225</w:t>
      </w:r>
      <w:r w:rsidR="00F40474">
        <w:t xml:space="preserve">-р </w:t>
      </w:r>
      <w:r>
        <w:t>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</w:t>
      </w:r>
      <w:r w:rsidR="0091231B">
        <w:t>;</w:t>
      </w:r>
    </w:p>
    <w:p w14:paraId="5141D8F4" w14:textId="6CCE2A1B" w:rsidR="00560258" w:rsidRDefault="00560258" w:rsidP="00C26B69">
      <w:pPr>
        <w:spacing w:line="240" w:lineRule="atLeast"/>
        <w:ind w:firstLine="708"/>
        <w:jc w:val="both"/>
      </w:pPr>
      <w:r>
        <w:t>- від 10 липня 2025 року № 235-р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(додається);</w:t>
      </w:r>
    </w:p>
    <w:p w14:paraId="12D0888F" w14:textId="3464E53B" w:rsidR="0091231B" w:rsidRDefault="0091231B" w:rsidP="0091231B">
      <w:pPr>
        <w:spacing w:line="240" w:lineRule="atLeast"/>
        <w:ind w:firstLine="708"/>
        <w:jc w:val="both"/>
      </w:pPr>
      <w:r>
        <w:t>- від 31 липня 2025 року № 260-р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(додається).</w:t>
      </w:r>
    </w:p>
    <w:p w14:paraId="36F6E0DC" w14:textId="77777777" w:rsidR="009843FA" w:rsidRDefault="009843FA" w:rsidP="00C26B69">
      <w:pPr>
        <w:spacing w:line="240" w:lineRule="atLeast"/>
        <w:ind w:firstLine="708"/>
        <w:jc w:val="both"/>
      </w:pPr>
    </w:p>
    <w:p w14:paraId="6B8E7092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52818122" w14:textId="77777777" w:rsidR="00811117" w:rsidRDefault="00811117" w:rsidP="00040609"/>
    <w:p w14:paraId="3BE96E10" w14:textId="47E8F61E" w:rsidR="003D7C90" w:rsidRDefault="00A84CEE" w:rsidP="006E7AF4">
      <w:pPr>
        <w:spacing w:before="120"/>
      </w:pPr>
      <w:r>
        <w:t xml:space="preserve">Міський голова                                                  </w:t>
      </w:r>
      <w:r w:rsidR="007E4FA4">
        <w:t xml:space="preserve">                               </w:t>
      </w:r>
      <w:r>
        <w:t xml:space="preserve">    </w:t>
      </w:r>
      <w:r w:rsidR="00621CC7" w:rsidRPr="00024475">
        <w:rPr>
          <w:b/>
        </w:rPr>
        <w:t>Ігор ЧАЙКА</w:t>
      </w:r>
      <w:r>
        <w:t xml:space="preserve"> </w:t>
      </w:r>
    </w:p>
    <w:sectPr w:rsidR="003D7C90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02737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70"/>
    <w:rsid w:val="00024475"/>
    <w:rsid w:val="00025FFF"/>
    <w:rsid w:val="00040609"/>
    <w:rsid w:val="00047868"/>
    <w:rsid w:val="00084E8E"/>
    <w:rsid w:val="000B7FC9"/>
    <w:rsid w:val="000E6530"/>
    <w:rsid w:val="00136E3D"/>
    <w:rsid w:val="00163410"/>
    <w:rsid w:val="00184C69"/>
    <w:rsid w:val="001D4FE8"/>
    <w:rsid w:val="001D6BD1"/>
    <w:rsid w:val="00220231"/>
    <w:rsid w:val="002304AE"/>
    <w:rsid w:val="00252293"/>
    <w:rsid w:val="00267E5D"/>
    <w:rsid w:val="002F6380"/>
    <w:rsid w:val="003453F0"/>
    <w:rsid w:val="0035298D"/>
    <w:rsid w:val="003575B3"/>
    <w:rsid w:val="003808CB"/>
    <w:rsid w:val="00386166"/>
    <w:rsid w:val="003D7C90"/>
    <w:rsid w:val="0043103D"/>
    <w:rsid w:val="00433070"/>
    <w:rsid w:val="00446FFC"/>
    <w:rsid w:val="004621B6"/>
    <w:rsid w:val="00477341"/>
    <w:rsid w:val="004830E0"/>
    <w:rsid w:val="004C448B"/>
    <w:rsid w:val="004E5A68"/>
    <w:rsid w:val="00531F0D"/>
    <w:rsid w:val="00542095"/>
    <w:rsid w:val="00560258"/>
    <w:rsid w:val="00576574"/>
    <w:rsid w:val="00581FCA"/>
    <w:rsid w:val="005D1145"/>
    <w:rsid w:val="005F3A23"/>
    <w:rsid w:val="006014BA"/>
    <w:rsid w:val="00621CC7"/>
    <w:rsid w:val="00633673"/>
    <w:rsid w:val="00636826"/>
    <w:rsid w:val="0066533C"/>
    <w:rsid w:val="006815DE"/>
    <w:rsid w:val="006C3684"/>
    <w:rsid w:val="006E7AF4"/>
    <w:rsid w:val="00724510"/>
    <w:rsid w:val="0078015D"/>
    <w:rsid w:val="00792EAB"/>
    <w:rsid w:val="007B0CA3"/>
    <w:rsid w:val="007C0A84"/>
    <w:rsid w:val="007E30C7"/>
    <w:rsid w:val="007E4FA4"/>
    <w:rsid w:val="007F458D"/>
    <w:rsid w:val="0080113B"/>
    <w:rsid w:val="00806E54"/>
    <w:rsid w:val="00811117"/>
    <w:rsid w:val="00816991"/>
    <w:rsid w:val="00821E57"/>
    <w:rsid w:val="0085415B"/>
    <w:rsid w:val="0087793C"/>
    <w:rsid w:val="008A1F40"/>
    <w:rsid w:val="008C1338"/>
    <w:rsid w:val="008C6AEB"/>
    <w:rsid w:val="0091231B"/>
    <w:rsid w:val="009265C0"/>
    <w:rsid w:val="0093105E"/>
    <w:rsid w:val="00962175"/>
    <w:rsid w:val="009843FA"/>
    <w:rsid w:val="00985BA2"/>
    <w:rsid w:val="009B6ACF"/>
    <w:rsid w:val="009C2C9C"/>
    <w:rsid w:val="00A372E9"/>
    <w:rsid w:val="00A57032"/>
    <w:rsid w:val="00A84CEE"/>
    <w:rsid w:val="00AA5930"/>
    <w:rsid w:val="00AF060E"/>
    <w:rsid w:val="00B035F3"/>
    <w:rsid w:val="00B749AB"/>
    <w:rsid w:val="00BC06B0"/>
    <w:rsid w:val="00BF3766"/>
    <w:rsid w:val="00BF3C6E"/>
    <w:rsid w:val="00C03B43"/>
    <w:rsid w:val="00C26B69"/>
    <w:rsid w:val="00C86785"/>
    <w:rsid w:val="00C9670F"/>
    <w:rsid w:val="00D2503E"/>
    <w:rsid w:val="00D766E4"/>
    <w:rsid w:val="00D77C0F"/>
    <w:rsid w:val="00D86BC2"/>
    <w:rsid w:val="00D91E9B"/>
    <w:rsid w:val="00DE501F"/>
    <w:rsid w:val="00E16F5A"/>
    <w:rsid w:val="00E173A5"/>
    <w:rsid w:val="00E23A72"/>
    <w:rsid w:val="00E47E01"/>
    <w:rsid w:val="00E610DF"/>
    <w:rsid w:val="00E83D9E"/>
    <w:rsid w:val="00E93418"/>
    <w:rsid w:val="00EB6837"/>
    <w:rsid w:val="00ED1787"/>
    <w:rsid w:val="00ED21CC"/>
    <w:rsid w:val="00ED6E2F"/>
    <w:rsid w:val="00EF2A6A"/>
    <w:rsid w:val="00F40474"/>
    <w:rsid w:val="00F43662"/>
    <w:rsid w:val="00F96079"/>
    <w:rsid w:val="00FA2513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38FF07"/>
  <w15:docId w15:val="{7D41B15D-951C-43A2-AB7E-0C65920A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14</TotalTime>
  <Pages>1</Pages>
  <Words>1451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User</cp:lastModifiedBy>
  <cp:revision>13</cp:revision>
  <cp:lastPrinted>2025-05-06T15:00:00Z</cp:lastPrinted>
  <dcterms:created xsi:type="dcterms:W3CDTF">2025-07-10T08:31:00Z</dcterms:created>
  <dcterms:modified xsi:type="dcterms:W3CDTF">2025-08-28T08:13:00Z</dcterms:modified>
</cp:coreProperties>
</file>