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C70C9" w14:textId="54FA30B6" w:rsidR="007E4FA4" w:rsidRPr="00587F87" w:rsidRDefault="00F43662" w:rsidP="00024475">
      <w:pPr>
        <w:ind w:left="2832" w:firstLine="1416"/>
        <w:rPr>
          <w:szCs w:val="28"/>
        </w:rPr>
      </w:pPr>
      <w:r>
        <w:rPr>
          <w:noProof/>
          <w:spacing w:val="8"/>
          <w:szCs w:val="28"/>
          <w:lang w:eastAsia="uk-UA"/>
        </w:rPr>
        <w:drawing>
          <wp:inline distT="0" distB="0" distL="0" distR="0" wp14:anchorId="05302638" wp14:editId="2336F3FC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911C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84E9A97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A8D6E46" w14:textId="77777777" w:rsidR="00811117" w:rsidRPr="00811117" w:rsidRDefault="00811117" w:rsidP="00811117"/>
    <w:p w14:paraId="6ECC179E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6B2FE56" w14:textId="5CF154BB" w:rsidR="00FA2513" w:rsidRDefault="006B2DB1" w:rsidP="006B2DB1">
      <w:pPr>
        <w:pStyle w:val="HTML"/>
        <w:spacing w:before="120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6B2DB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25.09.2025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68/21</w:t>
      </w:r>
    </w:p>
    <w:p w14:paraId="3BD3FF7C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EFD1482" w14:textId="77777777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розпоряджень</w:t>
      </w:r>
      <w:r w:rsidR="0078015D">
        <w:t xml:space="preserve"> </w:t>
      </w:r>
      <w:r>
        <w:t>міського голови</w:t>
      </w:r>
    </w:p>
    <w:p w14:paraId="5E089E9C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0BB9A948" w14:textId="2C78F565" w:rsidR="00A57032" w:rsidRDefault="00A84CEE" w:rsidP="002875F7">
      <w:pPr>
        <w:jc w:val="both"/>
        <w:outlineLvl w:val="0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 xml:space="preserve">5, </w:t>
      </w:r>
      <w:proofErr w:type="spellStart"/>
      <w:r w:rsidR="00BC06B0">
        <w:t>ч</w:t>
      </w:r>
      <w:r w:rsidR="00BF3766">
        <w:t>.ч</w:t>
      </w:r>
      <w:proofErr w:type="spellEnd"/>
      <w:r w:rsidR="00BF3766">
        <w:t>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 w:rsidR="002875F7">
        <w:t xml:space="preserve">, </w:t>
      </w:r>
      <w:r w:rsidR="0063220B">
        <w:t xml:space="preserve">враховуючи </w:t>
      </w:r>
      <w:r w:rsidR="002875F7">
        <w:t xml:space="preserve">протокол </w:t>
      </w:r>
      <w:r w:rsidR="002875F7" w:rsidRPr="0005339D">
        <w:rPr>
          <w:szCs w:val="28"/>
        </w:rPr>
        <w:t>№</w:t>
      </w:r>
      <w:r w:rsidR="002875F7">
        <w:rPr>
          <w:szCs w:val="28"/>
        </w:rPr>
        <w:t xml:space="preserve"> 11</w:t>
      </w:r>
      <w:r w:rsidR="002875F7">
        <w:rPr>
          <w:szCs w:val="28"/>
        </w:rPr>
        <w:t xml:space="preserve"> </w:t>
      </w:r>
      <w:r w:rsidR="002875F7" w:rsidRPr="0005339D">
        <w:rPr>
          <w:szCs w:val="28"/>
        </w:rPr>
        <w:t>засідання постійної комісії з питань житлово - 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</w:t>
      </w:r>
      <w:r w:rsidR="002875F7">
        <w:rPr>
          <w:szCs w:val="28"/>
        </w:rPr>
        <w:t xml:space="preserve"> </w:t>
      </w:r>
      <w:r w:rsidR="002875F7" w:rsidRPr="0005339D">
        <w:rPr>
          <w:szCs w:val="28"/>
        </w:rPr>
        <w:t>обслуговування населення</w:t>
      </w:r>
      <w:r w:rsidR="002875F7">
        <w:rPr>
          <w:szCs w:val="28"/>
        </w:rPr>
        <w:t xml:space="preserve"> від 17 вересня 2025 року, </w:t>
      </w:r>
      <w:r>
        <w:t xml:space="preserve">міська рада </w:t>
      </w:r>
    </w:p>
    <w:p w14:paraId="6C9FE421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4CFFAFF0" w14:textId="77777777" w:rsidR="00A84CEE" w:rsidRDefault="00A84CEE" w:rsidP="00811117">
      <w:pPr>
        <w:spacing w:before="120" w:line="240" w:lineRule="atLeast"/>
        <w:jc w:val="both"/>
      </w:pPr>
      <w:r>
        <w:tab/>
        <w:t>1. Затвердити розпорядження міського голови:</w:t>
      </w:r>
    </w:p>
    <w:p w14:paraId="080D5E09" w14:textId="48141BBC" w:rsidR="00267E5D" w:rsidRDefault="00AF060E" w:rsidP="00267E5D">
      <w:pPr>
        <w:spacing w:line="240" w:lineRule="atLeas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184C69">
        <w:t xml:space="preserve">від </w:t>
      </w:r>
      <w:r w:rsidR="00F60A2F">
        <w:t>14</w:t>
      </w:r>
      <w:r w:rsidR="00F40474">
        <w:t xml:space="preserve"> </w:t>
      </w:r>
      <w:r w:rsidR="00F60A2F">
        <w:t>серпня</w:t>
      </w:r>
      <w:r w:rsidR="00792EAB">
        <w:t xml:space="preserve"> 202</w:t>
      </w:r>
      <w:r w:rsidR="00531F0D">
        <w:t>5</w:t>
      </w:r>
      <w:r w:rsidR="00811117">
        <w:t xml:space="preserve"> року №</w:t>
      </w:r>
      <w:r w:rsidR="00BF3766">
        <w:t xml:space="preserve"> </w:t>
      </w:r>
      <w:r w:rsidR="00F60A2F">
        <w:t>278</w:t>
      </w:r>
      <w:r w:rsidR="00F43662">
        <w:t>-р</w:t>
      </w:r>
      <w:r w:rsidR="00C26B69">
        <w:t xml:space="preserve"> </w:t>
      </w:r>
      <w:r w:rsidR="00C26B69" w:rsidRPr="00BF3766">
        <w:rPr>
          <w:szCs w:val="28"/>
        </w:rPr>
        <w:t>«</w:t>
      </w:r>
      <w:r w:rsidR="00025FFF">
        <w:rPr>
          <w:szCs w:val="28"/>
        </w:rPr>
        <w:t xml:space="preserve">Про </w:t>
      </w:r>
      <w:r w:rsidR="00F60A2F">
        <w:rPr>
          <w:szCs w:val="28"/>
        </w:rPr>
        <w:t>внесення змін до розпорядження міського голови від 31.07.2025 № 260-р</w:t>
      </w:r>
      <w:r w:rsidR="00BF3766" w:rsidRPr="00B035F3">
        <w:t>» (додається);</w:t>
      </w:r>
      <w:r w:rsidR="00BF3766">
        <w:rPr>
          <w:rFonts w:ascii="Roboto" w:hAnsi="Roboto"/>
          <w:szCs w:val="28"/>
          <w:shd w:val="clear" w:color="auto" w:fill="F7F8FC"/>
        </w:rPr>
        <w:t xml:space="preserve"> </w:t>
      </w:r>
    </w:p>
    <w:p w14:paraId="03DD3C91" w14:textId="33289DB4" w:rsidR="003D7C90" w:rsidRDefault="00985BA2" w:rsidP="003D7C90">
      <w:pPr>
        <w:spacing w:line="240" w:lineRule="atLeast"/>
        <w:ind w:firstLine="708"/>
        <w:jc w:val="both"/>
      </w:pPr>
      <w:r>
        <w:rPr>
          <w:szCs w:val="28"/>
        </w:rPr>
        <w:t xml:space="preserve">- </w:t>
      </w:r>
      <w:r w:rsidR="00EF2A6A">
        <w:t xml:space="preserve">від </w:t>
      </w:r>
      <w:r w:rsidR="00F60A2F">
        <w:t>27 серпня</w:t>
      </w:r>
      <w:r w:rsidR="003575B3">
        <w:t xml:space="preserve"> </w:t>
      </w:r>
      <w:r w:rsidR="00792EAB">
        <w:t>202</w:t>
      </w:r>
      <w:r w:rsidR="009843FA">
        <w:t>5</w:t>
      </w:r>
      <w:r w:rsidR="00EF2A6A">
        <w:t xml:space="preserve"> року №</w:t>
      </w:r>
      <w:r w:rsidR="00BF3766">
        <w:t xml:space="preserve"> </w:t>
      </w:r>
      <w:r w:rsidR="00F60A2F">
        <w:t>298</w:t>
      </w:r>
      <w:r w:rsidR="00F43662">
        <w:t>-р</w:t>
      </w:r>
      <w:r w:rsidR="00EF2A6A">
        <w:t xml:space="preserve"> «</w:t>
      </w:r>
      <w:r w:rsidR="00025FFF">
        <w:rPr>
          <w:szCs w:val="28"/>
        </w:rPr>
        <w:t>Про укладання договор</w:t>
      </w:r>
      <w:r w:rsidR="00F60A2F">
        <w:rPr>
          <w:szCs w:val="28"/>
        </w:rPr>
        <w:t>ів</w:t>
      </w:r>
      <w:r w:rsidR="00025FFF">
        <w:rPr>
          <w:szCs w:val="28"/>
        </w:rPr>
        <w:t xml:space="preserve"> щодо встановлення особист</w:t>
      </w:r>
      <w:r w:rsidR="00F60A2F">
        <w:rPr>
          <w:szCs w:val="28"/>
        </w:rPr>
        <w:t xml:space="preserve">их </w:t>
      </w:r>
      <w:r w:rsidR="00025FFF">
        <w:rPr>
          <w:szCs w:val="28"/>
        </w:rPr>
        <w:t>строков</w:t>
      </w:r>
      <w:r w:rsidR="00F60A2F">
        <w:rPr>
          <w:szCs w:val="28"/>
        </w:rPr>
        <w:t>их</w:t>
      </w:r>
      <w:r w:rsidR="00025FFF">
        <w:rPr>
          <w:szCs w:val="28"/>
        </w:rPr>
        <w:t xml:space="preserve"> сервіту</w:t>
      </w:r>
      <w:r w:rsidR="00F60A2F">
        <w:rPr>
          <w:szCs w:val="28"/>
        </w:rPr>
        <w:t>тів</w:t>
      </w:r>
      <w:r w:rsidR="00EF2A6A">
        <w:t>» (додається);</w:t>
      </w:r>
    </w:p>
    <w:p w14:paraId="59692A1E" w14:textId="47FA16D2" w:rsidR="00E83D9E" w:rsidRDefault="003D7C90" w:rsidP="00C26B69">
      <w:pPr>
        <w:spacing w:line="240" w:lineRule="atLeast"/>
        <w:ind w:firstLine="708"/>
        <w:jc w:val="both"/>
      </w:pPr>
      <w:r>
        <w:t xml:space="preserve">- </w:t>
      </w:r>
      <w:r w:rsidR="00EF2A6A">
        <w:t xml:space="preserve">від </w:t>
      </w:r>
      <w:r w:rsidR="00F60A2F">
        <w:t>27</w:t>
      </w:r>
      <w:r w:rsidR="00025FFF">
        <w:t xml:space="preserve"> </w:t>
      </w:r>
      <w:r w:rsidR="00F60A2F">
        <w:t>серпня</w:t>
      </w:r>
      <w:r w:rsidR="00025FFF">
        <w:t xml:space="preserve"> 2025 </w:t>
      </w:r>
      <w:r w:rsidR="00792EAB">
        <w:t>року №</w:t>
      </w:r>
      <w:r w:rsidR="00BF3766">
        <w:t xml:space="preserve"> </w:t>
      </w:r>
      <w:r w:rsidR="00F60A2F">
        <w:t>299</w:t>
      </w:r>
      <w:r w:rsidR="00386166">
        <w:t>-р</w:t>
      </w:r>
      <w:r w:rsidR="00EF2A6A">
        <w:t xml:space="preserve"> </w:t>
      </w:r>
      <w:r w:rsidR="003808CB">
        <w:t>«</w:t>
      </w:r>
      <w:r w:rsidR="003808CB">
        <w:rPr>
          <w:szCs w:val="28"/>
        </w:rPr>
        <w:t>Про укладання договор</w:t>
      </w:r>
      <w:r w:rsidR="00025FFF">
        <w:rPr>
          <w:szCs w:val="28"/>
        </w:rPr>
        <w:t>у</w:t>
      </w:r>
      <w:r w:rsidR="003808CB">
        <w:rPr>
          <w:szCs w:val="28"/>
        </w:rPr>
        <w:t xml:space="preserve"> щодо встановлення особист</w:t>
      </w:r>
      <w:r w:rsidR="00F40474">
        <w:rPr>
          <w:szCs w:val="28"/>
        </w:rPr>
        <w:t>ого</w:t>
      </w:r>
      <w:r w:rsidR="003808CB">
        <w:rPr>
          <w:szCs w:val="28"/>
        </w:rPr>
        <w:t xml:space="preserve"> строков</w:t>
      </w:r>
      <w:r w:rsidR="00F40474">
        <w:rPr>
          <w:szCs w:val="28"/>
        </w:rPr>
        <w:t>ого</w:t>
      </w:r>
      <w:r w:rsidR="003808CB">
        <w:rPr>
          <w:szCs w:val="28"/>
        </w:rPr>
        <w:t xml:space="preserve"> сервітут</w:t>
      </w:r>
      <w:r w:rsidR="00F40474">
        <w:rPr>
          <w:szCs w:val="28"/>
        </w:rPr>
        <w:t>у</w:t>
      </w:r>
      <w:r w:rsidR="003808CB">
        <w:t>» (додається)</w:t>
      </w:r>
      <w:r w:rsidR="00F60A2F">
        <w:t>.</w:t>
      </w:r>
    </w:p>
    <w:p w14:paraId="36F6E0DC" w14:textId="77777777" w:rsidR="009843FA" w:rsidRDefault="009843FA" w:rsidP="00C26B69">
      <w:pPr>
        <w:spacing w:line="240" w:lineRule="atLeast"/>
        <w:ind w:firstLine="708"/>
        <w:jc w:val="both"/>
      </w:pPr>
    </w:p>
    <w:p w14:paraId="6B8E7092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52818122" w14:textId="77777777" w:rsidR="00811117" w:rsidRDefault="00811117" w:rsidP="00040609"/>
    <w:p w14:paraId="415BBB5F" w14:textId="77777777" w:rsidR="00F60A2F" w:rsidRDefault="00F60A2F" w:rsidP="00040609"/>
    <w:p w14:paraId="4D43C500" w14:textId="77777777" w:rsidR="00C03B43" w:rsidRDefault="00A84CEE" w:rsidP="00C03B43">
      <w:pPr>
        <w:spacing w:before="120"/>
      </w:pPr>
      <w:r>
        <w:t xml:space="preserve">Міський голова                                                  </w:t>
      </w:r>
      <w:r w:rsidR="007E4FA4">
        <w:t xml:space="preserve">                               </w:t>
      </w:r>
      <w:r>
        <w:t xml:space="preserve">    </w:t>
      </w:r>
      <w:r w:rsidR="00621CC7" w:rsidRPr="00024475">
        <w:rPr>
          <w:b/>
        </w:rPr>
        <w:t>Ігор ЧАЙКА</w:t>
      </w:r>
      <w:r>
        <w:t xml:space="preserve"> </w:t>
      </w:r>
    </w:p>
    <w:p w14:paraId="3BE96E10" w14:textId="772FF52A" w:rsidR="003D7C90" w:rsidRDefault="003D7C90" w:rsidP="00C03B43">
      <w:pPr>
        <w:pStyle w:val="aa"/>
        <w:spacing w:before="120"/>
      </w:pPr>
    </w:p>
    <w:sectPr w:rsidR="003D7C90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02737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70"/>
    <w:rsid w:val="00024475"/>
    <w:rsid w:val="00025FFF"/>
    <w:rsid w:val="00040609"/>
    <w:rsid w:val="00084E8E"/>
    <w:rsid w:val="000B7FC9"/>
    <w:rsid w:val="00136E3D"/>
    <w:rsid w:val="00184C69"/>
    <w:rsid w:val="001D4FE8"/>
    <w:rsid w:val="001D6BD1"/>
    <w:rsid w:val="00220231"/>
    <w:rsid w:val="002304AE"/>
    <w:rsid w:val="00267E5D"/>
    <w:rsid w:val="002875F7"/>
    <w:rsid w:val="002F6380"/>
    <w:rsid w:val="00305582"/>
    <w:rsid w:val="003453F0"/>
    <w:rsid w:val="0035298D"/>
    <w:rsid w:val="003575B3"/>
    <w:rsid w:val="003808CB"/>
    <w:rsid w:val="00386166"/>
    <w:rsid w:val="003D7C90"/>
    <w:rsid w:val="00433070"/>
    <w:rsid w:val="00446FFC"/>
    <w:rsid w:val="004621B6"/>
    <w:rsid w:val="00477341"/>
    <w:rsid w:val="004830E0"/>
    <w:rsid w:val="004C448B"/>
    <w:rsid w:val="004E5A68"/>
    <w:rsid w:val="00531F0D"/>
    <w:rsid w:val="00542095"/>
    <w:rsid w:val="00560258"/>
    <w:rsid w:val="00576574"/>
    <w:rsid w:val="00581FCA"/>
    <w:rsid w:val="005D1145"/>
    <w:rsid w:val="005F3A23"/>
    <w:rsid w:val="00621CC7"/>
    <w:rsid w:val="0063220B"/>
    <w:rsid w:val="00633673"/>
    <w:rsid w:val="00636826"/>
    <w:rsid w:val="0066533C"/>
    <w:rsid w:val="006815DE"/>
    <w:rsid w:val="006B2DB1"/>
    <w:rsid w:val="006C3684"/>
    <w:rsid w:val="00724510"/>
    <w:rsid w:val="0078015D"/>
    <w:rsid w:val="00792EAB"/>
    <w:rsid w:val="007B0CA3"/>
    <w:rsid w:val="007C0A84"/>
    <w:rsid w:val="007E4FA4"/>
    <w:rsid w:val="007F458D"/>
    <w:rsid w:val="0080113B"/>
    <w:rsid w:val="00806E54"/>
    <w:rsid w:val="00811117"/>
    <w:rsid w:val="00816991"/>
    <w:rsid w:val="00821E57"/>
    <w:rsid w:val="00841C58"/>
    <w:rsid w:val="0085415B"/>
    <w:rsid w:val="0087793C"/>
    <w:rsid w:val="00881318"/>
    <w:rsid w:val="008A1F40"/>
    <w:rsid w:val="008C1338"/>
    <w:rsid w:val="008C6AEB"/>
    <w:rsid w:val="008C7A9E"/>
    <w:rsid w:val="0091231B"/>
    <w:rsid w:val="009265C0"/>
    <w:rsid w:val="0093105E"/>
    <w:rsid w:val="00962175"/>
    <w:rsid w:val="009843FA"/>
    <w:rsid w:val="00985BA2"/>
    <w:rsid w:val="009C2C9C"/>
    <w:rsid w:val="00A372E9"/>
    <w:rsid w:val="00A57032"/>
    <w:rsid w:val="00A84CEE"/>
    <w:rsid w:val="00AA5930"/>
    <w:rsid w:val="00AF060E"/>
    <w:rsid w:val="00B035F3"/>
    <w:rsid w:val="00B749AB"/>
    <w:rsid w:val="00BC06B0"/>
    <w:rsid w:val="00BF3766"/>
    <w:rsid w:val="00BF3C6E"/>
    <w:rsid w:val="00C03B43"/>
    <w:rsid w:val="00C26B69"/>
    <w:rsid w:val="00C34356"/>
    <w:rsid w:val="00C86785"/>
    <w:rsid w:val="00C9670F"/>
    <w:rsid w:val="00D21922"/>
    <w:rsid w:val="00D2503E"/>
    <w:rsid w:val="00D766E4"/>
    <w:rsid w:val="00D77C0F"/>
    <w:rsid w:val="00D86BC2"/>
    <w:rsid w:val="00D91E9B"/>
    <w:rsid w:val="00DE501F"/>
    <w:rsid w:val="00E16F5A"/>
    <w:rsid w:val="00E23A72"/>
    <w:rsid w:val="00E47E01"/>
    <w:rsid w:val="00E610DF"/>
    <w:rsid w:val="00E83D9E"/>
    <w:rsid w:val="00E93418"/>
    <w:rsid w:val="00EB6837"/>
    <w:rsid w:val="00ED1787"/>
    <w:rsid w:val="00ED21CC"/>
    <w:rsid w:val="00ED6E2F"/>
    <w:rsid w:val="00EF2A6A"/>
    <w:rsid w:val="00F40474"/>
    <w:rsid w:val="00F43662"/>
    <w:rsid w:val="00F60A2F"/>
    <w:rsid w:val="00F61816"/>
    <w:rsid w:val="00F96079"/>
    <w:rsid w:val="00FA2513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38FF07"/>
  <w15:docId w15:val="{7D41B15D-951C-43A2-AB7E-0C65920A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18</TotalTime>
  <Pages>1</Pages>
  <Words>1158</Words>
  <Characters>661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User</cp:lastModifiedBy>
  <cp:revision>8</cp:revision>
  <cp:lastPrinted>2025-09-26T07:39:00Z</cp:lastPrinted>
  <dcterms:created xsi:type="dcterms:W3CDTF">2025-09-01T10:25:00Z</dcterms:created>
  <dcterms:modified xsi:type="dcterms:W3CDTF">2025-09-26T07:47:00Z</dcterms:modified>
</cp:coreProperties>
</file>