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70C9" w14:textId="6A17D7B6" w:rsidR="007E4FA4" w:rsidRPr="00587F87" w:rsidRDefault="00824D86" w:rsidP="00824D86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3537BA29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824D8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27.11.2025     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824D8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71/</w:t>
      </w:r>
      <w:r w:rsidR="00B978F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61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27C56EA8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603B55">
        <w:t>ня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>5, ч</w:t>
      </w:r>
      <w:r w:rsidR="00BF3766">
        <w:t>.ч.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59692A1E" w14:textId="6C9D73F5" w:rsidR="00E83D9E" w:rsidRDefault="00A84CEE" w:rsidP="00603B55">
      <w:pPr>
        <w:spacing w:before="120" w:line="240" w:lineRule="atLeast"/>
        <w:jc w:val="both"/>
      </w:pPr>
      <w:r>
        <w:tab/>
        <w:t>1. Затвердити розпорядження міського голови</w:t>
      </w:r>
      <w:r w:rsidR="00AF060E">
        <w:rPr>
          <w:szCs w:val="28"/>
        </w:rPr>
        <w:t xml:space="preserve"> </w:t>
      </w:r>
      <w:r w:rsidR="00184C69">
        <w:t xml:space="preserve">від </w:t>
      </w:r>
      <w:r w:rsidR="0050648B">
        <w:t>06 листопада</w:t>
      </w:r>
      <w:r w:rsidR="00792EAB">
        <w:t xml:space="preserve"> 202</w:t>
      </w:r>
      <w:r w:rsidR="00531F0D">
        <w:t>5</w:t>
      </w:r>
      <w:r w:rsidR="00811117">
        <w:t xml:space="preserve"> року </w:t>
      </w:r>
      <w:r w:rsidR="00603B55">
        <w:t xml:space="preserve">                 </w:t>
      </w:r>
      <w:r w:rsidR="00811117">
        <w:t>№</w:t>
      </w:r>
      <w:r w:rsidR="00BF3766">
        <w:t xml:space="preserve"> </w:t>
      </w:r>
      <w:r w:rsidR="00603B55">
        <w:t>3</w:t>
      </w:r>
      <w:r w:rsidR="0050648B">
        <w:t>80</w:t>
      </w:r>
      <w:r w:rsidR="00F43662">
        <w:t>-р</w:t>
      </w:r>
      <w:r w:rsidR="00C26B69">
        <w:t xml:space="preserve"> </w:t>
      </w:r>
      <w:r w:rsidR="00EF2A6A">
        <w:t>«</w:t>
      </w:r>
      <w:r w:rsidR="00025FFF">
        <w:rPr>
          <w:szCs w:val="28"/>
        </w:rPr>
        <w:t>Про укладання договор</w:t>
      </w:r>
      <w:r w:rsidR="0050648B">
        <w:rPr>
          <w:szCs w:val="28"/>
        </w:rPr>
        <w:t>у</w:t>
      </w:r>
      <w:r w:rsidR="00025FFF">
        <w:rPr>
          <w:szCs w:val="28"/>
        </w:rPr>
        <w:t xml:space="preserve"> щодо встановлення особист</w:t>
      </w:r>
      <w:r w:rsidR="0050648B">
        <w:rPr>
          <w:szCs w:val="28"/>
        </w:rPr>
        <w:t>ого</w:t>
      </w:r>
      <w:r w:rsidR="00F60A2F">
        <w:rPr>
          <w:szCs w:val="28"/>
        </w:rPr>
        <w:t xml:space="preserve"> </w:t>
      </w:r>
      <w:r w:rsidR="00025FFF">
        <w:rPr>
          <w:szCs w:val="28"/>
        </w:rPr>
        <w:t>строков</w:t>
      </w:r>
      <w:r w:rsidR="0050648B">
        <w:rPr>
          <w:szCs w:val="28"/>
        </w:rPr>
        <w:t>ого</w:t>
      </w:r>
      <w:r w:rsidR="00025FFF">
        <w:rPr>
          <w:szCs w:val="28"/>
        </w:rPr>
        <w:t xml:space="preserve"> сервіту</w:t>
      </w:r>
      <w:r w:rsidR="0050648B">
        <w:rPr>
          <w:szCs w:val="28"/>
        </w:rPr>
        <w:t>ту</w:t>
      </w:r>
      <w:r w:rsidR="00EF2A6A">
        <w:t>» (додається</w:t>
      </w:r>
      <w:r w:rsidR="00603B55">
        <w:t>)</w:t>
      </w:r>
      <w:r w:rsidR="007C3AF1">
        <w:t>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15BBB5F" w14:textId="77777777" w:rsidR="00F60A2F" w:rsidRDefault="00F60A2F" w:rsidP="00040609"/>
    <w:p w14:paraId="4D43C500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7FC9"/>
    <w:rsid w:val="00136E3D"/>
    <w:rsid w:val="00184C69"/>
    <w:rsid w:val="001C27F9"/>
    <w:rsid w:val="001D4FE8"/>
    <w:rsid w:val="001D6BD1"/>
    <w:rsid w:val="00220231"/>
    <w:rsid w:val="002304AE"/>
    <w:rsid w:val="00267E5D"/>
    <w:rsid w:val="002F6380"/>
    <w:rsid w:val="00305582"/>
    <w:rsid w:val="00305C2A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4F0C01"/>
    <w:rsid w:val="0050648B"/>
    <w:rsid w:val="00531F0D"/>
    <w:rsid w:val="00542095"/>
    <w:rsid w:val="00560258"/>
    <w:rsid w:val="00576574"/>
    <w:rsid w:val="00581FCA"/>
    <w:rsid w:val="005D1145"/>
    <w:rsid w:val="005D4A5D"/>
    <w:rsid w:val="005F3A23"/>
    <w:rsid w:val="00603B55"/>
    <w:rsid w:val="00621CC7"/>
    <w:rsid w:val="00633673"/>
    <w:rsid w:val="00636826"/>
    <w:rsid w:val="00651398"/>
    <w:rsid w:val="0066533C"/>
    <w:rsid w:val="006815DE"/>
    <w:rsid w:val="006C3684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6E54"/>
    <w:rsid w:val="00811117"/>
    <w:rsid w:val="00816991"/>
    <w:rsid w:val="00821E57"/>
    <w:rsid w:val="00824D86"/>
    <w:rsid w:val="0085415B"/>
    <w:rsid w:val="0087793C"/>
    <w:rsid w:val="008A1F40"/>
    <w:rsid w:val="008C1338"/>
    <w:rsid w:val="008C6AEB"/>
    <w:rsid w:val="008C7A9E"/>
    <w:rsid w:val="0091231B"/>
    <w:rsid w:val="009265C0"/>
    <w:rsid w:val="0093105E"/>
    <w:rsid w:val="00962175"/>
    <w:rsid w:val="009843FA"/>
    <w:rsid w:val="00985BA2"/>
    <w:rsid w:val="009C2C9C"/>
    <w:rsid w:val="00A372E9"/>
    <w:rsid w:val="00A57032"/>
    <w:rsid w:val="00A84CEE"/>
    <w:rsid w:val="00AA5930"/>
    <w:rsid w:val="00AF060E"/>
    <w:rsid w:val="00B035F3"/>
    <w:rsid w:val="00B33E55"/>
    <w:rsid w:val="00B56C67"/>
    <w:rsid w:val="00B749AB"/>
    <w:rsid w:val="00B978F3"/>
    <w:rsid w:val="00BC06B0"/>
    <w:rsid w:val="00BF3766"/>
    <w:rsid w:val="00BF3C6E"/>
    <w:rsid w:val="00C03B43"/>
    <w:rsid w:val="00C26B69"/>
    <w:rsid w:val="00C86785"/>
    <w:rsid w:val="00C9670F"/>
    <w:rsid w:val="00C96E99"/>
    <w:rsid w:val="00D2503E"/>
    <w:rsid w:val="00D766E4"/>
    <w:rsid w:val="00D77C0F"/>
    <w:rsid w:val="00D86BC2"/>
    <w:rsid w:val="00D91E9B"/>
    <w:rsid w:val="00DE501F"/>
    <w:rsid w:val="00E16F5A"/>
    <w:rsid w:val="00E23A72"/>
    <w:rsid w:val="00E47E01"/>
    <w:rsid w:val="00E610DF"/>
    <w:rsid w:val="00E83D9E"/>
    <w:rsid w:val="00E93418"/>
    <w:rsid w:val="00EB6837"/>
    <w:rsid w:val="00ED1787"/>
    <w:rsid w:val="00ED21CC"/>
    <w:rsid w:val="00ED6E2F"/>
    <w:rsid w:val="00EF2A6A"/>
    <w:rsid w:val="00F04581"/>
    <w:rsid w:val="00F40474"/>
    <w:rsid w:val="00F43662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2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5</cp:revision>
  <cp:lastPrinted>2025-10-02T06:27:00Z</cp:lastPrinted>
  <dcterms:created xsi:type="dcterms:W3CDTF">2025-11-10T08:33:00Z</dcterms:created>
  <dcterms:modified xsi:type="dcterms:W3CDTF">2025-11-28T12:08:00Z</dcterms:modified>
</cp:coreProperties>
</file>