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2DA0C" w14:textId="7E50D6BF" w:rsidR="007E3BF0" w:rsidRPr="007E3BF0" w:rsidRDefault="001D4067" w:rsidP="00024475">
      <w:pPr>
        <w:ind w:left="2832" w:firstLine="1416"/>
        <w:rPr>
          <w:b/>
          <w:bCs/>
          <w:snapToGrid w:val="0"/>
          <w:spacing w:val="8"/>
          <w:szCs w:val="28"/>
        </w:rPr>
      </w:pPr>
      <w:r>
        <w:rPr>
          <w:snapToGrid w:val="0"/>
          <w:spacing w:val="8"/>
          <w:szCs w:val="28"/>
        </w:rPr>
        <w:t xml:space="preserve"> </w:t>
      </w:r>
    </w:p>
    <w:p w14:paraId="0A5C70C9" w14:textId="65E10374" w:rsidR="007E4FA4" w:rsidRPr="00587F87" w:rsidRDefault="00F43662" w:rsidP="00024475">
      <w:pPr>
        <w:ind w:left="2832" w:firstLine="1416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6657395B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1D406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28.05.2026   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A0752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79/</w:t>
      </w:r>
      <w:r w:rsidR="00F8201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22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31CE838F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8B2492">
        <w:t>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52F2037D" w:rsidR="00A57032" w:rsidRDefault="00A84CEE" w:rsidP="002007C9">
      <w:pPr>
        <w:ind w:firstLine="705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>5, ч</w:t>
      </w:r>
      <w:r w:rsidR="00BF3766">
        <w:t>.ч.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 w:rsidR="00914540">
        <w:t xml:space="preserve">, </w:t>
      </w:r>
      <w:r>
        <w:t xml:space="preserve">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1CE8A9B4" w14:textId="77777777" w:rsidR="008B2492" w:rsidRDefault="008B2492" w:rsidP="008B2492">
      <w:pPr>
        <w:spacing w:before="120" w:line="240" w:lineRule="atLeast"/>
        <w:ind w:firstLine="708"/>
        <w:jc w:val="both"/>
      </w:pPr>
      <w:r>
        <w:t>1. Затвердити розпорядження міського голови:</w:t>
      </w:r>
    </w:p>
    <w:p w14:paraId="24C317F0" w14:textId="22BA1478" w:rsidR="008B2492" w:rsidRDefault="008B2492" w:rsidP="008B2492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>
        <w:t xml:space="preserve">від </w:t>
      </w:r>
      <w:r w:rsidR="00472493">
        <w:t xml:space="preserve">11 </w:t>
      </w:r>
      <w:r w:rsidR="00BB034C">
        <w:t>березня</w:t>
      </w:r>
      <w:r>
        <w:t xml:space="preserve"> 202</w:t>
      </w:r>
      <w:r w:rsidR="00472493">
        <w:t>6</w:t>
      </w:r>
      <w:r>
        <w:t xml:space="preserve"> року № </w:t>
      </w:r>
      <w:r w:rsidR="00BB034C">
        <w:t>96</w:t>
      </w:r>
      <w:r w:rsidR="00472493">
        <w:t>-</w:t>
      </w:r>
      <w:r>
        <w:t xml:space="preserve">р </w:t>
      </w:r>
      <w:r w:rsidRPr="00BF3766">
        <w:rPr>
          <w:szCs w:val="28"/>
        </w:rPr>
        <w:t>«</w:t>
      </w:r>
      <w:r w:rsidRPr="00B035F3">
        <w:t>Про укладання договор</w:t>
      </w:r>
      <w:r>
        <w:t>ів</w:t>
      </w:r>
      <w:r w:rsidRPr="00B035F3">
        <w:t xml:space="preserve"> щодо встановлення особист</w:t>
      </w:r>
      <w:r>
        <w:t>их</w:t>
      </w:r>
      <w:r w:rsidRPr="00B035F3">
        <w:t xml:space="preserve"> строков</w:t>
      </w:r>
      <w:r>
        <w:t>их</w:t>
      </w:r>
      <w:r w:rsidRPr="00B035F3">
        <w:t xml:space="preserve"> сервітут</w:t>
      </w:r>
      <w:r>
        <w:t>ів</w:t>
      </w:r>
      <w:r w:rsidRPr="00B035F3">
        <w:t>» (додається);</w:t>
      </w:r>
      <w:r>
        <w:rPr>
          <w:rFonts w:ascii="Roboto" w:hAnsi="Roboto"/>
          <w:szCs w:val="28"/>
          <w:shd w:val="clear" w:color="auto" w:fill="F7F8FC"/>
        </w:rPr>
        <w:t xml:space="preserve"> </w:t>
      </w:r>
    </w:p>
    <w:p w14:paraId="6B7A18D8" w14:textId="54CF9B68" w:rsidR="008B2492" w:rsidRDefault="008B2492" w:rsidP="008B2492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>
        <w:t xml:space="preserve">від </w:t>
      </w:r>
      <w:r w:rsidR="00BB034C">
        <w:t xml:space="preserve">16 березня </w:t>
      </w:r>
      <w:r w:rsidR="00472493">
        <w:t>2026</w:t>
      </w:r>
      <w:r>
        <w:t xml:space="preserve"> року № </w:t>
      </w:r>
      <w:r w:rsidR="00BB034C">
        <w:t>102</w:t>
      </w:r>
      <w:r>
        <w:t>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B53DC92" w14:textId="149C4E83" w:rsidR="00BB034C" w:rsidRDefault="00BB034C" w:rsidP="00BB034C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>
        <w:t>від 24 березня 2026 року № 110-р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B7CA12D" w14:textId="3125EAB7" w:rsidR="00BB034C" w:rsidRDefault="00BB034C" w:rsidP="00BB034C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>
        <w:t>від 26 березня 2026 року № 112-р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617FB52" w14:textId="02324A0D" w:rsidR="008B2492" w:rsidRDefault="008B2492" w:rsidP="008B2492">
      <w:pPr>
        <w:spacing w:line="240" w:lineRule="atLeast"/>
        <w:ind w:firstLine="708"/>
        <w:jc w:val="both"/>
      </w:pPr>
      <w:r>
        <w:t xml:space="preserve">- від </w:t>
      </w:r>
      <w:r w:rsidR="00BB034C">
        <w:t>09</w:t>
      </w:r>
      <w:r w:rsidR="00472493">
        <w:t xml:space="preserve"> </w:t>
      </w:r>
      <w:r w:rsidR="00BB034C">
        <w:t>квітня</w:t>
      </w:r>
      <w:r>
        <w:t xml:space="preserve"> 202</w:t>
      </w:r>
      <w:r w:rsidR="00472493">
        <w:t>6</w:t>
      </w:r>
      <w:r>
        <w:t xml:space="preserve"> року № </w:t>
      </w:r>
      <w:r w:rsidR="00BB034C">
        <w:t>134</w:t>
      </w:r>
      <w:r>
        <w:t>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328C6191" w14:textId="2B2E2330" w:rsidR="008B2492" w:rsidRDefault="008B2492" w:rsidP="00472493">
      <w:pPr>
        <w:spacing w:line="240" w:lineRule="atLeast"/>
        <w:ind w:firstLine="708"/>
        <w:jc w:val="both"/>
      </w:pPr>
      <w:r>
        <w:t>-</w:t>
      </w:r>
      <w:r w:rsidR="00E80CE5">
        <w:t xml:space="preserve"> </w:t>
      </w:r>
      <w:r w:rsidR="00472493">
        <w:t xml:space="preserve">від </w:t>
      </w:r>
      <w:r w:rsidR="00BB034C">
        <w:t>17 квітня</w:t>
      </w:r>
      <w:r w:rsidR="00472493">
        <w:t xml:space="preserve"> 2026 року № </w:t>
      </w:r>
      <w:r w:rsidR="00BB034C">
        <w:t>151</w:t>
      </w:r>
      <w:r w:rsidR="00472493">
        <w:t>-р «</w:t>
      </w:r>
      <w:r w:rsidR="00472493">
        <w:rPr>
          <w:szCs w:val="28"/>
        </w:rPr>
        <w:t>Про укладання договор</w:t>
      </w:r>
      <w:r w:rsidR="00BB034C">
        <w:rPr>
          <w:szCs w:val="28"/>
        </w:rPr>
        <w:t>у</w:t>
      </w:r>
      <w:r w:rsidR="00472493">
        <w:rPr>
          <w:szCs w:val="28"/>
        </w:rPr>
        <w:t xml:space="preserve"> щодо встановлення особист</w:t>
      </w:r>
      <w:r w:rsidR="00BB034C">
        <w:rPr>
          <w:szCs w:val="28"/>
        </w:rPr>
        <w:t>ого</w:t>
      </w:r>
      <w:r w:rsidR="00472493">
        <w:rPr>
          <w:szCs w:val="28"/>
        </w:rPr>
        <w:t xml:space="preserve"> строков</w:t>
      </w:r>
      <w:r w:rsidR="00BB034C">
        <w:rPr>
          <w:szCs w:val="28"/>
        </w:rPr>
        <w:t>ого</w:t>
      </w:r>
      <w:r w:rsidR="00472493">
        <w:rPr>
          <w:szCs w:val="28"/>
        </w:rPr>
        <w:t xml:space="preserve"> сервітут</w:t>
      </w:r>
      <w:r w:rsidR="00BB034C">
        <w:rPr>
          <w:szCs w:val="28"/>
        </w:rPr>
        <w:t>у</w:t>
      </w:r>
      <w:r w:rsidR="00472493">
        <w:t>» (додається).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D43C500" w14:textId="7BE88853" w:rsidR="00C03B43" w:rsidRDefault="00A61FCA" w:rsidP="00C03B43">
      <w:pPr>
        <w:spacing w:before="120"/>
      </w:pPr>
      <w:r>
        <w:t>Міс</w:t>
      </w:r>
      <w:r w:rsidR="00A84CEE">
        <w:t xml:space="preserve">ький голова                                                  </w:t>
      </w:r>
      <w:r w:rsidR="007E4FA4">
        <w:t xml:space="preserve">                               </w:t>
      </w:r>
      <w:r w:rsidR="00A84CEE">
        <w:t xml:space="preserve">    </w:t>
      </w:r>
      <w:r w:rsidR="00621CC7" w:rsidRPr="00024475">
        <w:rPr>
          <w:b/>
        </w:rPr>
        <w:t>Ігор ЧАЙКА</w:t>
      </w:r>
      <w:r w:rsidR="00A84CEE">
        <w:t xml:space="preserve"> </w:t>
      </w:r>
    </w:p>
    <w:sectPr w:rsidR="00C03B43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D06E94"/>
    <w:multiLevelType w:val="hybridMultilevel"/>
    <w:tmpl w:val="7D76873A"/>
    <w:lvl w:ilvl="0" w:tplc="D1E828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02737235">
    <w:abstractNumId w:val="0"/>
  </w:num>
  <w:num w:numId="2" w16cid:durableId="446775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62B5D"/>
    <w:rsid w:val="00084E8E"/>
    <w:rsid w:val="000B35F6"/>
    <w:rsid w:val="000B7FC9"/>
    <w:rsid w:val="000F1FE2"/>
    <w:rsid w:val="00136E3D"/>
    <w:rsid w:val="0018302F"/>
    <w:rsid w:val="00184C69"/>
    <w:rsid w:val="001B1E6E"/>
    <w:rsid w:val="001C27F9"/>
    <w:rsid w:val="001D4067"/>
    <w:rsid w:val="001D4FE8"/>
    <w:rsid w:val="001D6BD1"/>
    <w:rsid w:val="002007C9"/>
    <w:rsid w:val="00220231"/>
    <w:rsid w:val="002304AE"/>
    <w:rsid w:val="00267E5D"/>
    <w:rsid w:val="002F353F"/>
    <w:rsid w:val="002F6380"/>
    <w:rsid w:val="00305582"/>
    <w:rsid w:val="003453F0"/>
    <w:rsid w:val="0035298D"/>
    <w:rsid w:val="003575B3"/>
    <w:rsid w:val="003808CB"/>
    <w:rsid w:val="00386166"/>
    <w:rsid w:val="003D7C90"/>
    <w:rsid w:val="0042554F"/>
    <w:rsid w:val="00433070"/>
    <w:rsid w:val="00446FFC"/>
    <w:rsid w:val="004621B6"/>
    <w:rsid w:val="00472493"/>
    <w:rsid w:val="00477341"/>
    <w:rsid w:val="004830E0"/>
    <w:rsid w:val="004C448B"/>
    <w:rsid w:val="004E5A68"/>
    <w:rsid w:val="004E5E28"/>
    <w:rsid w:val="004F0C01"/>
    <w:rsid w:val="0050648B"/>
    <w:rsid w:val="00531F0D"/>
    <w:rsid w:val="00542095"/>
    <w:rsid w:val="00560258"/>
    <w:rsid w:val="00566565"/>
    <w:rsid w:val="00576574"/>
    <w:rsid w:val="00581FCA"/>
    <w:rsid w:val="005D1145"/>
    <w:rsid w:val="005F3A23"/>
    <w:rsid w:val="005F4024"/>
    <w:rsid w:val="00603B55"/>
    <w:rsid w:val="00616ED5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C3AF1"/>
    <w:rsid w:val="007E3BF0"/>
    <w:rsid w:val="007E4FA4"/>
    <w:rsid w:val="007F458D"/>
    <w:rsid w:val="0080113B"/>
    <w:rsid w:val="00806E54"/>
    <w:rsid w:val="00811117"/>
    <w:rsid w:val="00816991"/>
    <w:rsid w:val="00821E57"/>
    <w:rsid w:val="0085415B"/>
    <w:rsid w:val="0086054A"/>
    <w:rsid w:val="0087793C"/>
    <w:rsid w:val="008A1F40"/>
    <w:rsid w:val="008B2492"/>
    <w:rsid w:val="008C1338"/>
    <w:rsid w:val="008C6677"/>
    <w:rsid w:val="008C6AEB"/>
    <w:rsid w:val="008C7A9E"/>
    <w:rsid w:val="0091231B"/>
    <w:rsid w:val="00914540"/>
    <w:rsid w:val="009265C0"/>
    <w:rsid w:val="0093105E"/>
    <w:rsid w:val="00962175"/>
    <w:rsid w:val="009843FA"/>
    <w:rsid w:val="00985BA2"/>
    <w:rsid w:val="009C2C9C"/>
    <w:rsid w:val="009E03C7"/>
    <w:rsid w:val="009E61AA"/>
    <w:rsid w:val="00A07520"/>
    <w:rsid w:val="00A372E9"/>
    <w:rsid w:val="00A57032"/>
    <w:rsid w:val="00A61FCA"/>
    <w:rsid w:val="00A84CEE"/>
    <w:rsid w:val="00AA5930"/>
    <w:rsid w:val="00AF060E"/>
    <w:rsid w:val="00B035F3"/>
    <w:rsid w:val="00B56C67"/>
    <w:rsid w:val="00B749AB"/>
    <w:rsid w:val="00BB034C"/>
    <w:rsid w:val="00BB582F"/>
    <w:rsid w:val="00BC06B0"/>
    <w:rsid w:val="00BF04BF"/>
    <w:rsid w:val="00BF3766"/>
    <w:rsid w:val="00BF3C6E"/>
    <w:rsid w:val="00C03B43"/>
    <w:rsid w:val="00C26B69"/>
    <w:rsid w:val="00C86785"/>
    <w:rsid w:val="00C9670F"/>
    <w:rsid w:val="00C96E99"/>
    <w:rsid w:val="00CA1380"/>
    <w:rsid w:val="00CA1D72"/>
    <w:rsid w:val="00CD1C4F"/>
    <w:rsid w:val="00D2503E"/>
    <w:rsid w:val="00D766E4"/>
    <w:rsid w:val="00D77C0F"/>
    <w:rsid w:val="00D86BC2"/>
    <w:rsid w:val="00D91E9B"/>
    <w:rsid w:val="00DE501F"/>
    <w:rsid w:val="00E16F5A"/>
    <w:rsid w:val="00E23A72"/>
    <w:rsid w:val="00E476CF"/>
    <w:rsid w:val="00E47E01"/>
    <w:rsid w:val="00E610DF"/>
    <w:rsid w:val="00E80CE5"/>
    <w:rsid w:val="00E83D9E"/>
    <w:rsid w:val="00E93418"/>
    <w:rsid w:val="00EB6837"/>
    <w:rsid w:val="00EC780D"/>
    <w:rsid w:val="00ED1787"/>
    <w:rsid w:val="00ED21CC"/>
    <w:rsid w:val="00ED6E2F"/>
    <w:rsid w:val="00EF2A6A"/>
    <w:rsid w:val="00F04581"/>
    <w:rsid w:val="00F40474"/>
    <w:rsid w:val="00F43662"/>
    <w:rsid w:val="00F60A2F"/>
    <w:rsid w:val="00F61816"/>
    <w:rsid w:val="00F82011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BB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4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8</cp:revision>
  <cp:lastPrinted>2026-04-21T13:26:00Z</cp:lastPrinted>
  <dcterms:created xsi:type="dcterms:W3CDTF">2026-04-21T13:20:00Z</dcterms:created>
  <dcterms:modified xsi:type="dcterms:W3CDTF">2026-05-28T13:46:00Z</dcterms:modified>
</cp:coreProperties>
</file>