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D46F4" w14:textId="308C5E15" w:rsidR="00565776" w:rsidRPr="002D2E6E" w:rsidRDefault="00565776" w:rsidP="00815A43">
      <w:pPr>
        <w:jc w:val="center"/>
        <w:rPr>
          <w:b/>
          <w:bCs/>
          <w:spacing w:val="8"/>
          <w:szCs w:val="28"/>
        </w:rPr>
      </w:pPr>
      <w:r>
        <w:rPr>
          <w:b/>
          <w:bCs/>
          <w:spacing w:val="8"/>
          <w:szCs w:val="28"/>
        </w:rPr>
        <w:t xml:space="preserve">                                                                      </w:t>
      </w:r>
      <w:r w:rsidR="00815A43">
        <w:rPr>
          <w:b/>
          <w:bCs/>
          <w:spacing w:val="8"/>
          <w:szCs w:val="28"/>
        </w:rPr>
        <w:t xml:space="preserve"> </w:t>
      </w:r>
    </w:p>
    <w:p w14:paraId="0A5C70C9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3F5404D5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815A4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25.06.2026        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BB25DB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815A43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80/</w:t>
      </w:r>
      <w:r w:rsidR="008B5EF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15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22ADD058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BB25DB">
        <w:t>ня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AA1AEA6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</w:t>
      </w:r>
      <w:r w:rsidR="008F3812">
        <w:t xml:space="preserve"> </w:t>
      </w:r>
      <w:r>
        <w:t>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</w:t>
      </w:r>
      <w:r w:rsidR="008F3812">
        <w:t xml:space="preserve"> </w:t>
      </w:r>
      <w:r w:rsidR="00962175">
        <w:t>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</w:t>
      </w:r>
      <w:r w:rsidR="008F3812">
        <w:t xml:space="preserve"> </w:t>
      </w:r>
      <w:r w:rsidR="00D2503E">
        <w:t>16/25, 27 серпня 2020 року №</w:t>
      </w:r>
      <w:r w:rsidR="008F3812">
        <w:t xml:space="preserve"> </w:t>
      </w:r>
      <w:r w:rsidR="00D2503E">
        <w:t>70/15 та 27 серпня 2020 року №</w:t>
      </w:r>
      <w:r w:rsidR="008F3812">
        <w:t xml:space="preserve"> </w:t>
      </w:r>
      <w:r w:rsidR="00D2503E">
        <w:t>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0CC619F9" w14:textId="0DC639A8" w:rsidR="00BB25DB" w:rsidRDefault="00BB25DB" w:rsidP="00BB25DB">
      <w:pPr>
        <w:spacing w:before="120" w:line="240" w:lineRule="atLeast"/>
        <w:ind w:firstLine="708"/>
        <w:jc w:val="both"/>
      </w:pPr>
      <w:r>
        <w:t>1.</w:t>
      </w:r>
      <w:r w:rsidR="008F3812">
        <w:t xml:space="preserve"> </w:t>
      </w:r>
      <w:r>
        <w:t>Затвердити розпорядження міського голови</w:t>
      </w:r>
      <w:r>
        <w:rPr>
          <w:szCs w:val="28"/>
        </w:rPr>
        <w:t xml:space="preserve"> </w:t>
      </w:r>
      <w:r>
        <w:t>від 12 травня 2026 року              № 181-р «</w:t>
      </w:r>
      <w:r w:rsidRPr="00A61FCA">
        <w:rPr>
          <w:szCs w:val="28"/>
        </w:rPr>
        <w:t>Про укладання договор</w:t>
      </w:r>
      <w:r w:rsidR="008F3812">
        <w:rPr>
          <w:szCs w:val="28"/>
        </w:rPr>
        <w:t>ів</w:t>
      </w:r>
      <w:r w:rsidRPr="00A61FCA">
        <w:rPr>
          <w:szCs w:val="28"/>
        </w:rPr>
        <w:t xml:space="preserve"> щодо встановлення особист</w:t>
      </w:r>
      <w:r w:rsidR="008F3812">
        <w:rPr>
          <w:szCs w:val="28"/>
        </w:rPr>
        <w:t>их</w:t>
      </w:r>
      <w:r w:rsidRPr="00A61FCA">
        <w:rPr>
          <w:szCs w:val="28"/>
        </w:rPr>
        <w:t xml:space="preserve"> строков</w:t>
      </w:r>
      <w:r w:rsidR="008F3812">
        <w:rPr>
          <w:szCs w:val="28"/>
        </w:rPr>
        <w:t>их</w:t>
      </w:r>
      <w:r w:rsidRPr="00A61FCA">
        <w:rPr>
          <w:szCs w:val="28"/>
        </w:rPr>
        <w:t xml:space="preserve"> сервітут</w:t>
      </w:r>
      <w:r w:rsidR="008F3812">
        <w:rPr>
          <w:szCs w:val="28"/>
        </w:rPr>
        <w:t>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15B0B5A8" w14:textId="77777777" w:rsidR="00815A43" w:rsidRDefault="00815A43" w:rsidP="00815A43">
      <w:pPr>
        <w:pStyle w:val="ac"/>
        <w:tabs>
          <w:tab w:val="left" w:pos="720"/>
        </w:tabs>
        <w:ind w:left="0"/>
        <w:rPr>
          <w:szCs w:val="28"/>
          <w:lang w:eastAsia="zh-CN"/>
        </w:rPr>
      </w:pPr>
      <w:r>
        <w:rPr>
          <w:rFonts w:eastAsia="DengXian"/>
          <w:color w:val="000000"/>
          <w:spacing w:val="2"/>
          <w:szCs w:val="28"/>
          <w:shd w:val="clear" w:color="auto" w:fill="FFFFFF"/>
        </w:rPr>
        <w:t xml:space="preserve">Секретар міської ради                                                      </w:t>
      </w:r>
      <w:r>
        <w:rPr>
          <w:rFonts w:eastAsia="DengXian"/>
          <w:b/>
          <w:bCs/>
          <w:color w:val="000000"/>
          <w:spacing w:val="2"/>
          <w:szCs w:val="28"/>
          <w:shd w:val="clear" w:color="auto" w:fill="FFFFFF"/>
        </w:rPr>
        <w:t>Оксана БАГНОВА</w:t>
      </w:r>
      <w:r>
        <w:rPr>
          <w:b/>
          <w:bCs/>
          <w:color w:val="000000"/>
          <w:spacing w:val="-2"/>
          <w:szCs w:val="28"/>
        </w:rPr>
        <w:t xml:space="preserve">  </w:t>
      </w:r>
    </w:p>
    <w:p w14:paraId="4D43C500" w14:textId="282F839C" w:rsidR="00C03B43" w:rsidRDefault="00C03B43" w:rsidP="00C03B43">
      <w:pPr>
        <w:spacing w:before="120"/>
      </w:pP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35F6"/>
    <w:rsid w:val="000B7FC9"/>
    <w:rsid w:val="000F1FE2"/>
    <w:rsid w:val="00136E3D"/>
    <w:rsid w:val="0018302F"/>
    <w:rsid w:val="00184C69"/>
    <w:rsid w:val="001A32E8"/>
    <w:rsid w:val="001C27F9"/>
    <w:rsid w:val="001D4FE8"/>
    <w:rsid w:val="001D6BD1"/>
    <w:rsid w:val="002007C9"/>
    <w:rsid w:val="00220231"/>
    <w:rsid w:val="002304AE"/>
    <w:rsid w:val="00267E5D"/>
    <w:rsid w:val="002F353F"/>
    <w:rsid w:val="002F6380"/>
    <w:rsid w:val="00305582"/>
    <w:rsid w:val="003453F0"/>
    <w:rsid w:val="0035298D"/>
    <w:rsid w:val="003575B3"/>
    <w:rsid w:val="003808CB"/>
    <w:rsid w:val="00386166"/>
    <w:rsid w:val="003C0910"/>
    <w:rsid w:val="003D7C90"/>
    <w:rsid w:val="003F5226"/>
    <w:rsid w:val="00433070"/>
    <w:rsid w:val="00446FFC"/>
    <w:rsid w:val="004621B6"/>
    <w:rsid w:val="00472493"/>
    <w:rsid w:val="00477341"/>
    <w:rsid w:val="004830E0"/>
    <w:rsid w:val="004C448B"/>
    <w:rsid w:val="004E5A68"/>
    <w:rsid w:val="004E5E28"/>
    <w:rsid w:val="004F0C01"/>
    <w:rsid w:val="0050648B"/>
    <w:rsid w:val="00531F0D"/>
    <w:rsid w:val="00542095"/>
    <w:rsid w:val="00560258"/>
    <w:rsid w:val="00565776"/>
    <w:rsid w:val="00566565"/>
    <w:rsid w:val="00576574"/>
    <w:rsid w:val="00581FCA"/>
    <w:rsid w:val="005D1145"/>
    <w:rsid w:val="005F3A23"/>
    <w:rsid w:val="005F4024"/>
    <w:rsid w:val="00603B55"/>
    <w:rsid w:val="00616ED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5A43"/>
    <w:rsid w:val="00816991"/>
    <w:rsid w:val="00821E57"/>
    <w:rsid w:val="0085415B"/>
    <w:rsid w:val="0086054A"/>
    <w:rsid w:val="0087793C"/>
    <w:rsid w:val="008A1F40"/>
    <w:rsid w:val="008B2492"/>
    <w:rsid w:val="008B5EFD"/>
    <w:rsid w:val="008C1338"/>
    <w:rsid w:val="008C6677"/>
    <w:rsid w:val="008C6AEB"/>
    <w:rsid w:val="008C7A9E"/>
    <w:rsid w:val="008F3812"/>
    <w:rsid w:val="0091231B"/>
    <w:rsid w:val="00914540"/>
    <w:rsid w:val="009265C0"/>
    <w:rsid w:val="0093105E"/>
    <w:rsid w:val="00962175"/>
    <w:rsid w:val="009843FA"/>
    <w:rsid w:val="00985BA2"/>
    <w:rsid w:val="009C2C9C"/>
    <w:rsid w:val="009E03C7"/>
    <w:rsid w:val="009E61AA"/>
    <w:rsid w:val="00A0342F"/>
    <w:rsid w:val="00A372E9"/>
    <w:rsid w:val="00A57032"/>
    <w:rsid w:val="00A61FCA"/>
    <w:rsid w:val="00A84CEE"/>
    <w:rsid w:val="00AA5930"/>
    <w:rsid w:val="00AF060E"/>
    <w:rsid w:val="00B035F3"/>
    <w:rsid w:val="00B56C67"/>
    <w:rsid w:val="00B749AB"/>
    <w:rsid w:val="00BA2B38"/>
    <w:rsid w:val="00BB034C"/>
    <w:rsid w:val="00BB25DB"/>
    <w:rsid w:val="00BB582F"/>
    <w:rsid w:val="00BC06B0"/>
    <w:rsid w:val="00BF04BF"/>
    <w:rsid w:val="00BF3766"/>
    <w:rsid w:val="00BF3C6E"/>
    <w:rsid w:val="00C03B43"/>
    <w:rsid w:val="00C26B69"/>
    <w:rsid w:val="00C86785"/>
    <w:rsid w:val="00C9670F"/>
    <w:rsid w:val="00C96E99"/>
    <w:rsid w:val="00CA1380"/>
    <w:rsid w:val="00CD1C4F"/>
    <w:rsid w:val="00D14392"/>
    <w:rsid w:val="00D2503E"/>
    <w:rsid w:val="00D47133"/>
    <w:rsid w:val="00D766E4"/>
    <w:rsid w:val="00D77C0F"/>
    <w:rsid w:val="00D86BC2"/>
    <w:rsid w:val="00D91E9B"/>
    <w:rsid w:val="00DE501F"/>
    <w:rsid w:val="00DF2F7A"/>
    <w:rsid w:val="00E16F5A"/>
    <w:rsid w:val="00E23A72"/>
    <w:rsid w:val="00E40D2C"/>
    <w:rsid w:val="00E476CF"/>
    <w:rsid w:val="00E47E01"/>
    <w:rsid w:val="00E610DF"/>
    <w:rsid w:val="00E80CE5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6079"/>
    <w:rsid w:val="00FA2513"/>
    <w:rsid w:val="00FE0A4F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FD981C36-2ACD-4946-BF6B-BB5C6F4E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unhideWhenUsed/>
    <w:rsid w:val="00815A43"/>
    <w:pPr>
      <w:spacing w:after="120"/>
      <w:ind w:left="283"/>
    </w:pPr>
  </w:style>
  <w:style w:type="character" w:customStyle="1" w:styleId="ad">
    <w:name w:val="Основний текст з відступом Знак"/>
    <w:basedOn w:val="a0"/>
    <w:link w:val="ac"/>
    <w:uiPriority w:val="99"/>
    <w:semiHidden/>
    <w:rsid w:val="00815A43"/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24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214</dc:creator>
  <cp:keywords/>
  <dc:description/>
  <cp:lastModifiedBy>Юля Пашкевич</cp:lastModifiedBy>
  <cp:revision>6</cp:revision>
  <cp:lastPrinted>2026-06-08T11:53:00Z</cp:lastPrinted>
  <dcterms:created xsi:type="dcterms:W3CDTF">2026-06-05T12:32:00Z</dcterms:created>
  <dcterms:modified xsi:type="dcterms:W3CDTF">2026-06-25T12:15:00Z</dcterms:modified>
</cp:coreProperties>
</file>