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C70C9" w14:textId="5980029F" w:rsidR="007E4FA4" w:rsidRPr="00587F87" w:rsidRDefault="00F43662" w:rsidP="00287818">
      <w:pPr>
        <w:jc w:val="center"/>
        <w:rPr>
          <w:szCs w:val="28"/>
        </w:rPr>
      </w:pPr>
      <w:r>
        <w:rPr>
          <w:noProof/>
          <w:spacing w:val="8"/>
          <w:szCs w:val="28"/>
          <w:lang w:eastAsia="uk-UA"/>
        </w:rPr>
        <w:drawing>
          <wp:inline distT="0" distB="0" distL="0" distR="0" wp14:anchorId="05302638" wp14:editId="2336F3FC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F911C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84E9A97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A8D6E46" w14:textId="77777777" w:rsidR="00811117" w:rsidRPr="00811117" w:rsidRDefault="00811117" w:rsidP="00811117"/>
    <w:p w14:paraId="6ECC179E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26B2FE56" w14:textId="31D1CB06" w:rsidR="00FA2513" w:rsidRDefault="004830E0" w:rsidP="00811117">
      <w:pPr>
        <w:pStyle w:val="HTML"/>
        <w:spacing w:before="120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F90A1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23.07.2026     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="00F90A1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81/28</w:t>
      </w:r>
      <w:r w:rsidR="007E4FA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</w:p>
    <w:p w14:paraId="3BD3FF7C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EFD1482" w14:textId="31CE838F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</w:t>
      </w:r>
      <w:r w:rsidR="008B2492">
        <w:t>ь</w:t>
      </w:r>
      <w:r w:rsidR="0078015D">
        <w:t xml:space="preserve"> </w:t>
      </w:r>
      <w:r>
        <w:t>міського голови</w:t>
      </w:r>
    </w:p>
    <w:p w14:paraId="5E089E9C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0BB9A948" w14:textId="52F2037D" w:rsidR="00A57032" w:rsidRDefault="00A84CEE" w:rsidP="002007C9">
      <w:pPr>
        <w:ind w:firstLine="705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ст.2</w:t>
      </w:r>
      <w:r w:rsidR="00BC06B0">
        <w:t xml:space="preserve">5, </w:t>
      </w:r>
      <w:proofErr w:type="spellStart"/>
      <w:r w:rsidR="00BC06B0">
        <w:t>ч</w:t>
      </w:r>
      <w:r w:rsidR="00BF3766">
        <w:t>.ч</w:t>
      </w:r>
      <w:proofErr w:type="spellEnd"/>
      <w:r w:rsidR="00BF3766">
        <w:t>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№16/25, 27 серпня 2020 року №70/15 та 27 серпня 2020 року №70/16</w:t>
      </w:r>
      <w:r w:rsidR="00914540">
        <w:t xml:space="preserve">, </w:t>
      </w:r>
      <w:r>
        <w:t xml:space="preserve">міська рада </w:t>
      </w:r>
    </w:p>
    <w:p w14:paraId="6C9FE421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1CE8A9B4" w14:textId="77777777" w:rsidR="008B2492" w:rsidRDefault="008B2492" w:rsidP="008B2492">
      <w:pPr>
        <w:spacing w:before="120" w:line="240" w:lineRule="atLeast"/>
        <w:ind w:firstLine="708"/>
        <w:jc w:val="both"/>
      </w:pPr>
      <w:r>
        <w:t>1. Затвердити розпорядження міського голови:</w:t>
      </w:r>
    </w:p>
    <w:p w14:paraId="24C317F0" w14:textId="4D50F19C" w:rsidR="008B2492" w:rsidRDefault="008B2492" w:rsidP="008B2492">
      <w:pPr>
        <w:spacing w:line="240" w:lineRule="atLeas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>
        <w:t xml:space="preserve">від </w:t>
      </w:r>
      <w:r w:rsidR="001C269E">
        <w:t>09 червня</w:t>
      </w:r>
      <w:r>
        <w:t xml:space="preserve"> 202</w:t>
      </w:r>
      <w:r w:rsidR="00472493">
        <w:t>6</w:t>
      </w:r>
      <w:r>
        <w:t xml:space="preserve"> року № </w:t>
      </w:r>
      <w:r w:rsidR="001C269E">
        <w:t>209</w:t>
      </w:r>
      <w:r w:rsidR="00472493">
        <w:t>-</w:t>
      </w:r>
      <w:r>
        <w:t xml:space="preserve">р </w:t>
      </w:r>
      <w:r w:rsidRPr="00BF3766">
        <w:rPr>
          <w:szCs w:val="28"/>
        </w:rPr>
        <w:t>«</w:t>
      </w:r>
      <w:r w:rsidRPr="00B035F3">
        <w:t>Про укладання договор</w:t>
      </w:r>
      <w:r>
        <w:t>ів</w:t>
      </w:r>
      <w:r w:rsidRPr="00B035F3">
        <w:t xml:space="preserve"> щодо встановлення особист</w:t>
      </w:r>
      <w:r>
        <w:t>их</w:t>
      </w:r>
      <w:r w:rsidRPr="00B035F3">
        <w:t xml:space="preserve"> строков</w:t>
      </w:r>
      <w:r>
        <w:t>их</w:t>
      </w:r>
      <w:r w:rsidRPr="00B035F3">
        <w:t xml:space="preserve"> сервітут</w:t>
      </w:r>
      <w:r>
        <w:t>ів</w:t>
      </w:r>
      <w:r w:rsidRPr="00B035F3">
        <w:t>» (додається);</w:t>
      </w:r>
      <w:r>
        <w:rPr>
          <w:rFonts w:ascii="Roboto" w:hAnsi="Roboto"/>
          <w:szCs w:val="28"/>
          <w:shd w:val="clear" w:color="auto" w:fill="F7F8FC"/>
        </w:rPr>
        <w:t xml:space="preserve"> </w:t>
      </w:r>
    </w:p>
    <w:p w14:paraId="6B7A18D8" w14:textId="3F34F6EE" w:rsidR="008B2492" w:rsidRDefault="008B2492" w:rsidP="008B2492">
      <w:pPr>
        <w:spacing w:line="240" w:lineRule="atLeast"/>
        <w:ind w:firstLine="708"/>
        <w:jc w:val="both"/>
      </w:pPr>
      <w:r>
        <w:rPr>
          <w:szCs w:val="28"/>
        </w:rPr>
        <w:t xml:space="preserve">- </w:t>
      </w:r>
      <w:r>
        <w:t xml:space="preserve">від </w:t>
      </w:r>
      <w:r w:rsidR="00BB034C">
        <w:t xml:space="preserve">16 </w:t>
      </w:r>
      <w:r w:rsidR="001C269E">
        <w:t>червня</w:t>
      </w:r>
      <w:r w:rsidR="00BB034C">
        <w:t xml:space="preserve"> </w:t>
      </w:r>
      <w:r w:rsidR="00472493">
        <w:t>2026</w:t>
      </w:r>
      <w:r>
        <w:t xml:space="preserve"> року № </w:t>
      </w:r>
      <w:r w:rsidR="001C269E">
        <w:t>218</w:t>
      </w:r>
      <w:r>
        <w:t>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(додається);</w:t>
      </w:r>
    </w:p>
    <w:p w14:paraId="4B53DC92" w14:textId="10ADFAC1" w:rsidR="00BB034C" w:rsidRDefault="00BB034C" w:rsidP="00BB034C">
      <w:pPr>
        <w:spacing w:line="240" w:lineRule="atLeast"/>
        <w:ind w:firstLine="708"/>
        <w:jc w:val="both"/>
      </w:pPr>
      <w:r>
        <w:rPr>
          <w:szCs w:val="28"/>
        </w:rPr>
        <w:t xml:space="preserve">- </w:t>
      </w:r>
      <w:r>
        <w:t xml:space="preserve">від 24 </w:t>
      </w:r>
      <w:r w:rsidR="001C269E">
        <w:t>червня</w:t>
      </w:r>
      <w:r>
        <w:t xml:space="preserve"> 2026 року № </w:t>
      </w:r>
      <w:r w:rsidR="001C269E">
        <w:t>233</w:t>
      </w:r>
      <w:r>
        <w:t>-р «</w:t>
      </w:r>
      <w:r>
        <w:rPr>
          <w:szCs w:val="28"/>
        </w:rPr>
        <w:t>Про укладання договор</w:t>
      </w:r>
      <w:r w:rsidR="001C269E">
        <w:rPr>
          <w:szCs w:val="28"/>
        </w:rPr>
        <w:t>у</w:t>
      </w:r>
      <w:r>
        <w:rPr>
          <w:szCs w:val="28"/>
        </w:rPr>
        <w:t xml:space="preserve"> щодо встановлення особист</w:t>
      </w:r>
      <w:r w:rsidR="001C269E">
        <w:rPr>
          <w:szCs w:val="28"/>
        </w:rPr>
        <w:t>ого</w:t>
      </w:r>
      <w:r>
        <w:rPr>
          <w:szCs w:val="28"/>
        </w:rPr>
        <w:t xml:space="preserve"> строков</w:t>
      </w:r>
      <w:r w:rsidR="001C269E">
        <w:rPr>
          <w:szCs w:val="28"/>
        </w:rPr>
        <w:t>ого</w:t>
      </w:r>
      <w:r>
        <w:rPr>
          <w:szCs w:val="28"/>
        </w:rPr>
        <w:t xml:space="preserve"> сервітут</w:t>
      </w:r>
      <w:r w:rsidR="001C269E">
        <w:rPr>
          <w:szCs w:val="28"/>
        </w:rPr>
        <w:t>у</w:t>
      </w:r>
      <w:r>
        <w:t>» (додається)</w:t>
      </w:r>
      <w:r w:rsidR="001C269E">
        <w:t>.</w:t>
      </w:r>
    </w:p>
    <w:p w14:paraId="36F6E0DC" w14:textId="77777777" w:rsidR="009843FA" w:rsidRDefault="009843FA" w:rsidP="00C26B69">
      <w:pPr>
        <w:spacing w:line="240" w:lineRule="atLeast"/>
        <w:ind w:firstLine="708"/>
        <w:jc w:val="both"/>
      </w:pPr>
    </w:p>
    <w:p w14:paraId="6B8E7092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52818122" w14:textId="77777777" w:rsidR="00811117" w:rsidRDefault="00811117" w:rsidP="00040609"/>
    <w:p w14:paraId="4D43C500" w14:textId="7BE88853" w:rsidR="00C03B43" w:rsidRDefault="00A61FCA" w:rsidP="00C03B43">
      <w:pPr>
        <w:spacing w:before="120"/>
      </w:pPr>
      <w:r>
        <w:t>Міс</w:t>
      </w:r>
      <w:r w:rsidR="00A84CEE">
        <w:t xml:space="preserve">ький голова                                                  </w:t>
      </w:r>
      <w:r w:rsidR="007E4FA4">
        <w:t xml:space="preserve">                               </w:t>
      </w:r>
      <w:r w:rsidR="00A84CEE">
        <w:t xml:space="preserve">    </w:t>
      </w:r>
      <w:r w:rsidR="00621CC7" w:rsidRPr="00024475">
        <w:rPr>
          <w:b/>
        </w:rPr>
        <w:t>Ігор ЧАЙКА</w:t>
      </w:r>
      <w:r w:rsidR="00A84CEE">
        <w:t xml:space="preserve"> </w:t>
      </w:r>
    </w:p>
    <w:sectPr w:rsidR="00C03B43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D06E94"/>
    <w:multiLevelType w:val="hybridMultilevel"/>
    <w:tmpl w:val="7D76873A"/>
    <w:lvl w:ilvl="0" w:tplc="D1E828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302737235">
    <w:abstractNumId w:val="0"/>
  </w:num>
  <w:num w:numId="2" w16cid:durableId="446775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70"/>
    <w:rsid w:val="00024475"/>
    <w:rsid w:val="00025FFF"/>
    <w:rsid w:val="00040609"/>
    <w:rsid w:val="00084E8E"/>
    <w:rsid w:val="000B35F6"/>
    <w:rsid w:val="000B7FC9"/>
    <w:rsid w:val="000F1FE2"/>
    <w:rsid w:val="00136E3D"/>
    <w:rsid w:val="0018302F"/>
    <w:rsid w:val="00184C69"/>
    <w:rsid w:val="001A309B"/>
    <w:rsid w:val="001C269E"/>
    <w:rsid w:val="001C27F9"/>
    <w:rsid w:val="001D4FE8"/>
    <w:rsid w:val="001D6BD1"/>
    <w:rsid w:val="002007C9"/>
    <w:rsid w:val="00212EF7"/>
    <w:rsid w:val="00220231"/>
    <w:rsid w:val="002304AE"/>
    <w:rsid w:val="00267E5D"/>
    <w:rsid w:val="00287818"/>
    <w:rsid w:val="002F353F"/>
    <w:rsid w:val="002F6380"/>
    <w:rsid w:val="00305582"/>
    <w:rsid w:val="003453F0"/>
    <w:rsid w:val="0035298D"/>
    <w:rsid w:val="003575B3"/>
    <w:rsid w:val="003808CB"/>
    <w:rsid w:val="00386166"/>
    <w:rsid w:val="003D7C90"/>
    <w:rsid w:val="00433070"/>
    <w:rsid w:val="00446FFC"/>
    <w:rsid w:val="004621B6"/>
    <w:rsid w:val="00472493"/>
    <w:rsid w:val="00477341"/>
    <w:rsid w:val="004830E0"/>
    <w:rsid w:val="004C448B"/>
    <w:rsid w:val="004E5A68"/>
    <w:rsid w:val="004E5E28"/>
    <w:rsid w:val="004F0C01"/>
    <w:rsid w:val="0050648B"/>
    <w:rsid w:val="00531F0D"/>
    <w:rsid w:val="00542095"/>
    <w:rsid w:val="00560258"/>
    <w:rsid w:val="00566565"/>
    <w:rsid w:val="00576574"/>
    <w:rsid w:val="00581FCA"/>
    <w:rsid w:val="005D1145"/>
    <w:rsid w:val="005F3A23"/>
    <w:rsid w:val="005F4024"/>
    <w:rsid w:val="00603B55"/>
    <w:rsid w:val="00616ED5"/>
    <w:rsid w:val="00621CC7"/>
    <w:rsid w:val="00633673"/>
    <w:rsid w:val="00636826"/>
    <w:rsid w:val="0066533C"/>
    <w:rsid w:val="006815DE"/>
    <w:rsid w:val="006C3684"/>
    <w:rsid w:val="00724510"/>
    <w:rsid w:val="0078015D"/>
    <w:rsid w:val="00792EAB"/>
    <w:rsid w:val="007A7887"/>
    <w:rsid w:val="007B0CA3"/>
    <w:rsid w:val="007C0A84"/>
    <w:rsid w:val="007C3AF1"/>
    <w:rsid w:val="007E4FA4"/>
    <w:rsid w:val="007F458D"/>
    <w:rsid w:val="0080113B"/>
    <w:rsid w:val="00806E54"/>
    <w:rsid w:val="00811117"/>
    <w:rsid w:val="00813127"/>
    <w:rsid w:val="00816991"/>
    <w:rsid w:val="00821E57"/>
    <w:rsid w:val="0085415B"/>
    <w:rsid w:val="00860342"/>
    <w:rsid w:val="0086054A"/>
    <w:rsid w:val="0087793C"/>
    <w:rsid w:val="008A1F40"/>
    <w:rsid w:val="008B2492"/>
    <w:rsid w:val="008C1338"/>
    <w:rsid w:val="008C6677"/>
    <w:rsid w:val="008C6AEB"/>
    <w:rsid w:val="008C7A9E"/>
    <w:rsid w:val="0091231B"/>
    <w:rsid w:val="00914540"/>
    <w:rsid w:val="009265C0"/>
    <w:rsid w:val="0093105E"/>
    <w:rsid w:val="00962175"/>
    <w:rsid w:val="009843FA"/>
    <w:rsid w:val="00985BA2"/>
    <w:rsid w:val="009C2C9C"/>
    <w:rsid w:val="009E03C7"/>
    <w:rsid w:val="009E61AA"/>
    <w:rsid w:val="00A372E9"/>
    <w:rsid w:val="00A57032"/>
    <w:rsid w:val="00A61FCA"/>
    <w:rsid w:val="00A84CEE"/>
    <w:rsid w:val="00AA5930"/>
    <w:rsid w:val="00AF060E"/>
    <w:rsid w:val="00B035F3"/>
    <w:rsid w:val="00B56C67"/>
    <w:rsid w:val="00B749AB"/>
    <w:rsid w:val="00BB034C"/>
    <w:rsid w:val="00BB582F"/>
    <w:rsid w:val="00BC06B0"/>
    <w:rsid w:val="00BF04BF"/>
    <w:rsid w:val="00BF3766"/>
    <w:rsid w:val="00BF3C6E"/>
    <w:rsid w:val="00C03B43"/>
    <w:rsid w:val="00C26B69"/>
    <w:rsid w:val="00C4793C"/>
    <w:rsid w:val="00C86785"/>
    <w:rsid w:val="00C9670F"/>
    <w:rsid w:val="00C96E99"/>
    <w:rsid w:val="00CA1380"/>
    <w:rsid w:val="00CD1C4F"/>
    <w:rsid w:val="00D2503E"/>
    <w:rsid w:val="00D766E4"/>
    <w:rsid w:val="00D77C0F"/>
    <w:rsid w:val="00D86BC2"/>
    <w:rsid w:val="00D91E9B"/>
    <w:rsid w:val="00DE501F"/>
    <w:rsid w:val="00E16F5A"/>
    <w:rsid w:val="00E23A72"/>
    <w:rsid w:val="00E476CF"/>
    <w:rsid w:val="00E47E01"/>
    <w:rsid w:val="00E610DF"/>
    <w:rsid w:val="00E80CE5"/>
    <w:rsid w:val="00E83D9E"/>
    <w:rsid w:val="00E93418"/>
    <w:rsid w:val="00EB6837"/>
    <w:rsid w:val="00ED1787"/>
    <w:rsid w:val="00ED21CC"/>
    <w:rsid w:val="00ED6E2F"/>
    <w:rsid w:val="00EF2A6A"/>
    <w:rsid w:val="00F04581"/>
    <w:rsid w:val="00F40474"/>
    <w:rsid w:val="00F43662"/>
    <w:rsid w:val="00F60A2F"/>
    <w:rsid w:val="00F61816"/>
    <w:rsid w:val="00F90A15"/>
    <w:rsid w:val="00F96079"/>
    <w:rsid w:val="00FA2513"/>
    <w:rsid w:val="00FA412D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38FF07"/>
  <w15:docId w15:val="{7D41B15D-951C-43A2-AB7E-0C65920A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  <w:style w:type="paragraph" w:styleId="ab">
    <w:name w:val="List Paragraph"/>
    <w:basedOn w:val="a"/>
    <w:uiPriority w:val="34"/>
    <w:qFormat/>
    <w:rsid w:val="00BB5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4</TotalTime>
  <Pages>1</Pages>
  <Words>983</Words>
  <Characters>561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Юля Пашкевич</cp:lastModifiedBy>
  <cp:revision>7</cp:revision>
  <cp:lastPrinted>2026-07-01T11:33:00Z</cp:lastPrinted>
  <dcterms:created xsi:type="dcterms:W3CDTF">2026-07-01T11:33:00Z</dcterms:created>
  <dcterms:modified xsi:type="dcterms:W3CDTF">2026-07-27T08:10:00Z</dcterms:modified>
</cp:coreProperties>
</file>